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C9" w:rsidRPr="00EA4682" w:rsidRDefault="00762EC9" w:rsidP="00890F39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r w:rsidRPr="00EA4682">
        <w:rPr>
          <w:rFonts w:ascii="Times New Roman Tj" w:hAnsi="Times New Roman Tj"/>
          <w:b/>
          <w:sz w:val="28"/>
          <w:szCs w:val="28"/>
        </w:rPr>
        <w:t>Саволномаи тести аз фанни хазинаи маълумотњо барои донишљуёни курси 4-уми ихтисоси 31030302 –и факултети механикаю математика.</w:t>
      </w:r>
    </w:p>
    <w:p w:rsidR="00762EC9" w:rsidRPr="00EA4682" w:rsidRDefault="00762EC9" w:rsidP="00890F39">
      <w:pPr>
        <w:spacing w:after="0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EA4682">
        <w:rPr>
          <w:rFonts w:ascii="Times New Roman Tj" w:hAnsi="Times New Roman Tj"/>
          <w:b/>
          <w:sz w:val="28"/>
          <w:szCs w:val="28"/>
        </w:rPr>
        <w:t xml:space="preserve">Тартибдињанда </w:t>
      </w:r>
      <w:r w:rsidRPr="00EA4682">
        <w:rPr>
          <w:rFonts w:ascii="Times New Roman Tj" w:hAnsi="Times New Roman Tj"/>
          <w:b/>
          <w:sz w:val="28"/>
          <w:szCs w:val="28"/>
          <w:lang w:val="tg-Cyrl-TJ"/>
        </w:rPr>
        <w:t>м.к</w:t>
      </w:r>
      <w:r w:rsidRPr="00EA4682">
        <w:rPr>
          <w:rFonts w:ascii="Times New Roman Tj" w:hAnsi="Times New Roman Tj"/>
          <w:b/>
          <w:sz w:val="28"/>
          <w:szCs w:val="28"/>
        </w:rPr>
        <w:t xml:space="preserve">., </w:t>
      </w:r>
      <w:r w:rsidRPr="00EA4682">
        <w:rPr>
          <w:rFonts w:ascii="Times New Roman Tj" w:hAnsi="Times New Roman Tj"/>
          <w:b/>
          <w:sz w:val="28"/>
          <w:szCs w:val="28"/>
          <w:lang w:val="tg-Cyrl-TJ"/>
        </w:rPr>
        <w:t>н.и.т. Одинаев А.</w:t>
      </w:r>
      <w:r w:rsidRPr="00EA4682">
        <w:rPr>
          <w:rFonts w:ascii="Times New Roman" w:hAnsi="Times New Roman"/>
          <w:b/>
          <w:sz w:val="28"/>
          <w:szCs w:val="28"/>
          <w:lang w:val="tg-Cyrl-TJ"/>
        </w:rPr>
        <w:t>Ҳ</w:t>
      </w:r>
      <w:r w:rsidRPr="00EA4682">
        <w:rPr>
          <w:rFonts w:ascii="Times New Roman Tj" w:hAnsi="Times New Roman Tj"/>
          <w:b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762EC9" w:rsidRPr="00EA468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bookmarkStart w:id="0" w:name="_GoBack"/>
      <w:r w:rsidRPr="003370E2">
        <w:rPr>
          <w:rFonts w:ascii="Times New Roman Tj" w:hAnsi="Times New Roman Tj"/>
          <w:sz w:val="24"/>
          <w:szCs w:val="24"/>
        </w:rPr>
        <w:t>@1.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коркарди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</w:t>
      </w:r>
      <w:r w:rsidRPr="003370E2">
        <w:rPr>
          <w:rFonts w:ascii="Cambria" w:hAnsi="Cambria" w:cs="Cambria"/>
          <w:sz w:val="24"/>
          <w:szCs w:val="24"/>
        </w:rPr>
        <w:t>ҷҷ</w:t>
      </w:r>
      <w:r w:rsidRPr="003370E2">
        <w:rPr>
          <w:rFonts w:ascii="Times New Roman Tj" w:hAnsi="Times New Roman Tj"/>
          <w:sz w:val="24"/>
          <w:szCs w:val="24"/>
        </w:rPr>
        <w:t>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захира ва батартибгузории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коркарди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</w:t>
      </w:r>
      <w:r w:rsidRPr="003370E2">
        <w:rPr>
          <w:rFonts w:ascii="Cambria" w:hAnsi="Cambria" w:cs="Cambria"/>
          <w:sz w:val="24"/>
          <w:szCs w:val="24"/>
        </w:rPr>
        <w:t>ҷҷ</w:t>
      </w:r>
      <w:r w:rsidRPr="003370E2">
        <w:rPr>
          <w:rFonts w:ascii="Times New Roman Tj" w:hAnsi="Times New Roman Tj"/>
          <w:sz w:val="24"/>
          <w:szCs w:val="24"/>
        </w:rPr>
        <w:t>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графики;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батартибгузори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коркарди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</w:t>
      </w:r>
      <w:r w:rsidRPr="003370E2">
        <w:rPr>
          <w:rFonts w:ascii="Cambria" w:hAnsi="Cambria" w:cs="Cambria"/>
          <w:sz w:val="24"/>
          <w:szCs w:val="24"/>
        </w:rPr>
        <w:t>ҷҷ</w:t>
      </w:r>
      <w:r w:rsidRPr="003370E2">
        <w:rPr>
          <w:rFonts w:ascii="Times New Roman Tj" w:hAnsi="Times New Roman Tj"/>
          <w:sz w:val="24"/>
          <w:szCs w:val="24"/>
        </w:rPr>
        <w:t>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ва график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@2. Сохтори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чи ташкил меди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сатрњо;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ячейка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тугмача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@3.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ангоми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ияи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чанд сутуни тавсиф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ду;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шаш;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як;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@4.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ангоми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ияи шалк дарозии майдон бо ч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сантиметр;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дюйм;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килограмм;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вазн;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байт;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@5. Дар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адвал ... сабт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исобида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сарлав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сутун;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сатр;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ячейка;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@6.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... меноманд?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символ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захира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ахбор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@7.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... меноманд?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дастаи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дастаи сутун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дастаи вариант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дастаи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дастаи сатр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@8. Кадом намуди тип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дар Microsoft Access истифода карда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исобкунак, матни,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ами, пули, сана/ва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пули, сана/ва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т,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и, мемо ва гиперишора;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гиперишора, обекти OLE ва усто созанда;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исобкунак, матни,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ами, пули, сана/ва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т,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и, мемо, гиперишора, обекти OLE ва замима;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исобкунак, матни,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ами, пули, сана/ва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т,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и, мемо, гиперишора;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@9. Майдони матни ... символ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дар худ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медорад?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256;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65536;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255;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254;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500;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@10. Типи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 кадом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имат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оро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пули;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матни;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а/не;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@11. Майдони матнии мемо ... символ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дар худ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медорад?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256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500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1525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65536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1000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@12. Хосияти автоматии майдон-ин типи?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исобкунак;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майдони мемо;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манти</w:t>
      </w:r>
      <w:r w:rsidRPr="003370E2">
        <w:rPr>
          <w:rFonts w:ascii="Cambria" w:hAnsi="Cambria" w:cs="Cambria"/>
          <w:sz w:val="24"/>
          <w:szCs w:val="24"/>
        </w:rPr>
        <w:t>қӣ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@13. Майдони ягона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 мешавад - агар?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такрор нашаванд;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маъно такрор нашавад;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маъно такрор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дарозии он минимали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номи он дар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такрор нашавад;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@14. Майдони калиди кадом хосиятро дорост?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атми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ягонаги;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беохири;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@15. Чадвал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дорои функсия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... мебошанд?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интихоби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 чоп додани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сабткунии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захиракуни,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ва сабткуни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@16. Кадом усули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ияи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мав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дохилкуни ва бо ёрии усто;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конструктори, усто ва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дохилкуни;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бо ёрии усто;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MS Excel;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MS Word;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@17. Тугмаи конструктор ... ро мекушояд?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стуруктураи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амъи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чопи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@18. Пайвасти байни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лозиманд?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сохтани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нусхабардории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таъминоти яклухткунии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гирифтани гузориш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гирифтани маълумот;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@19.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бо тарзи ... сохта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конструктори, бо ёрии усто,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дохилкуни ва кушодан;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конструктори ва бо ёрии усто;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бо ёрии усто;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конструктори, бо ёрии усто ва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дохилкуни;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@20. Аз равзанаи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Access тугмаи “кушодан” функсияи ... -ро 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рухсати кушодани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рухсати кушодани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рухсати дохилкуни ва сабткуни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рухсати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риркунии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рухсати сабткунии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@21. Майдони калиди барои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нишонди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андаи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ар як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чопи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азназаргузаронии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пайваст бо дигар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амъоварии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@22. Майдони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ами, сабт ва тугмаи гузариш дар ку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адвали сохташуда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ойгир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 менюи программа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дар поёни равзанаи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дар болои равзанаи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дар менюи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@23. Барои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урсозии пайвасти байни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... истифода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менюи пайвасткуни;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тугмаи” схема данных”;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тугмаи хосият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менюи работа в базами данных-” схема данных”;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менюи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@24. Барои интихоби ахбор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конкрети аз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фильтр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навбанди(сортировка);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нишонаи фильтр;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@25. Устои гузориш “мастер подстановок”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нкуни матн;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урсози дар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аи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автоматикунонии дохилкунии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бо ёрии руйхат;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майдони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урсозии робита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захиракунии матн;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@26.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нав аз ... сохта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менюи фаил-сохтан;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менюи Сервис;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стандарти;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форматирони;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@27. Тарзи номгузории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дар MS Access?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стандарти;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менюи Сервис;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форматирони;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равзани сохтани файл;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@28.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дар обекти ... сабт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форма;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дар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@29.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бо усули ... дохил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аи конструктор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ва бо ёрии форма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аи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форма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дар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@30.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коркардашударо аз ... кушодан лозим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менюи вид кушодан;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фарматирони;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менюи фаил-кушодан;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веб узел;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менюи вставка;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@31. ... усули кушодани равзанаи барномаи MS Access мав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Times New Roman Tj" w:hAnsi="Times New Roman Tj"/>
          <w:sz w:val="24"/>
          <w:szCs w:val="24"/>
        </w:rPr>
        <w:t>ду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Times New Roman Tj" w:hAnsi="Times New Roman Tj"/>
          <w:sz w:val="24"/>
          <w:szCs w:val="24"/>
        </w:rPr>
        <w:t>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3370E2">
        <w:rPr>
          <w:rFonts w:ascii="Times New Roman Tj" w:hAnsi="Times New Roman Tj"/>
          <w:sz w:val="24"/>
          <w:szCs w:val="24"/>
        </w:rPr>
        <w:t>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370E2">
        <w:rPr>
          <w:rFonts w:ascii="Times New Roman Tj" w:hAnsi="Times New Roman Tj"/>
          <w:sz w:val="24"/>
          <w:szCs w:val="24"/>
        </w:rPr>
        <w:t>як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3370E2">
        <w:rPr>
          <w:rFonts w:ascii="Times New Roman Tj" w:hAnsi="Times New Roman Tj"/>
          <w:sz w:val="24"/>
          <w:szCs w:val="24"/>
        </w:rPr>
        <w:t>чор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@32. </w:t>
      </w:r>
      <w:r w:rsidRPr="003370E2">
        <w:rPr>
          <w:rFonts w:ascii="Times New Roman Tj" w:hAnsi="Times New Roman Tj"/>
          <w:sz w:val="24"/>
          <w:szCs w:val="24"/>
        </w:rPr>
        <w:t>Усул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кушодани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дурусти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барномаи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MS Access-</w:t>
      </w:r>
      <w:r w:rsidRPr="003370E2">
        <w:rPr>
          <w:rFonts w:ascii="Times New Roman Tj" w:hAnsi="Times New Roman Tj"/>
          <w:sz w:val="24"/>
          <w:szCs w:val="24"/>
        </w:rPr>
        <w:t>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интихоб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кунед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менюи Пуск;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мизи кори;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менюи пуск ва мизи кори;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мизи кори, менюи пуск, программ файл ва менюи ёрирасон;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програм файл ва менюи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@33. Тарз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кушодани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аи ... истифода кардан мумкин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кушодан;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кушодани монополи;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кушодан барои хондан;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кушодан, кушодани монополи;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кушодан, кушодани монополи, кушодан барои хондан, кушодани монополи барои хондан;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@34. Барномаи MS Access дорои ...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ду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чор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афт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як обект;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@35. Номгуи дурусти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интихоб намоед?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адвал, дархост ва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дархост ва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исобот,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ифа, макрос ва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 ва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исобот,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 ва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@36. Пас аз сохтани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нав номи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нав дар кадом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исми равзана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оигир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 сатри аввали равзана;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дар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исми поёни;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 тарафи рости равзана;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дар тарафи чапи равзана;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дар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абати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@37.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Access дар ... равзана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оигир шудаанд?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 тарфи рости;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 тарафи чапи;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дар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исми болои;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дар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исми поёни;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дар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исми поёни ва болои;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@38. Дар таблитса амалиёти ... и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ро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назаргузарони, дохилкуни, навбанди, несткуни, чопи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сатру сутун;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дохилкунии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 принтер намудани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чопи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сатру сутун;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назаргузарони, дохилкуни ва навбанди;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@39. Типи обекти OLE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дохилкунии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дигар барнома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амчун ба монанди расм, сурат, эълон, файли овози, таблитса ва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</w:t>
      </w:r>
      <w:r w:rsidRPr="003370E2">
        <w:rPr>
          <w:rFonts w:ascii="Cambria" w:hAnsi="Cambria" w:cs="Cambria"/>
          <w:sz w:val="24"/>
          <w:szCs w:val="24"/>
        </w:rPr>
        <w:t>ҷҷ</w:t>
      </w:r>
      <w:r w:rsidRPr="003370E2">
        <w:rPr>
          <w:rFonts w:ascii="Times New Roman Tj" w:hAnsi="Times New Roman Tj"/>
          <w:sz w:val="24"/>
          <w:szCs w:val="24"/>
        </w:rPr>
        <w:t>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электронии;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гузоштани расм;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</w:t>
      </w:r>
      <w:r w:rsidRPr="003370E2">
        <w:rPr>
          <w:rFonts w:ascii="Cambria" w:hAnsi="Cambria" w:cs="Cambria"/>
          <w:sz w:val="24"/>
          <w:szCs w:val="24"/>
        </w:rPr>
        <w:t>ҷҷ</w:t>
      </w:r>
      <w:r w:rsidRPr="003370E2">
        <w:rPr>
          <w:rFonts w:ascii="Times New Roman Tj" w:hAnsi="Times New Roman Tj"/>
          <w:sz w:val="24"/>
          <w:szCs w:val="24"/>
        </w:rPr>
        <w:t>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электронии;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рамз;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як сатр ба сатри дигар гузоштан;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@40. Хосият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конструктори дорои ... вара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як;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ду;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шаш;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@41.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ияи индекс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... и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ро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панели веб узел;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панели асбоби конструктори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менюи формат;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менюи сервис;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равзанаи асоси;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@42. Индекс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амалиёти ...ро и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ро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нусхабардории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навбандии бо маф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уми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индекси;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сабт ва нусхабардории;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гузоштани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индекси;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нусхабардории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навбандии;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дастаи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@43. Индекс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зудамалкунии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дархости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 додан;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сохтани макрос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@44. Руйхати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имат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абулшудаи майдони индексирониро нишон 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ед?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 (мувофи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омадан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дода шудааст);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 (мувофи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омадан,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не; $D) (ро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додани мувофи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омадан);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(мувофи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омадан,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@45. Равзанаи индекс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дорои ... сутунанд?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ду;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чор;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шаш;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@46. Номи сутун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равзанаи индекс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ин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индекс;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номи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тартиботи навбанд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индекс, номи майдон ва тартиботи навбанд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номи майдон ва тартиботи навбанд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@47.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 як тип индексирон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шуда, ба 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айр аз типи ...?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ва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ту р</w:t>
      </w:r>
      <w:r w:rsidRPr="003370E2">
        <w:rPr>
          <w:rFonts w:ascii="Cambria" w:hAnsi="Cambria" w:cs="Cambria"/>
          <w:sz w:val="24"/>
          <w:szCs w:val="24"/>
        </w:rPr>
        <w:t>ӯ</w:t>
      </w:r>
      <w:r w:rsidRPr="003370E2">
        <w:rPr>
          <w:rFonts w:ascii="Times New Roman Tj" w:hAnsi="Times New Roman Tj"/>
          <w:sz w:val="24"/>
          <w:szCs w:val="24"/>
        </w:rPr>
        <w:t>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@48. Намуди робитаи ... мав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робитаи як ба бисёри;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робитаи як ба як;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робитаи бисёри ба бисёр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робитаи як ба бисёр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ва робитаи як ба як;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робитаи як ба бисёр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, як ба як ва бисёр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ба бисёр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@49. Тарзи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кунии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ба схема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пахши тугмаи схемаи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менюи сервис;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равзанаи асоси;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пахши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@50. Робитаи як ба бисёри ин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як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як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се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@51. Робитаи як ба як ин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адвали аввал ба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як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се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@52. Робитаи бисёри ба бисёри ин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як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як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аввал ба се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дуюм;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@53.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ойда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урсозии робита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о-ин?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тип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бо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ам монанд, калиди ягона ва байни ду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робита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тип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бо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 монанд;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калиди ягона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байни ду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робита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тип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бо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 монанд ва калиди ягона;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@54. Равзанаи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кунии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дар схемаи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дорои ... вара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Times New Roman Tj" w:hAnsi="Times New Roman Tj"/>
          <w:sz w:val="24"/>
          <w:szCs w:val="24"/>
        </w:rPr>
        <w:t>се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Times New Roman Tj" w:hAnsi="Times New Roman Tj"/>
          <w:sz w:val="24"/>
          <w:szCs w:val="24"/>
        </w:rPr>
        <w:t>чор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3370E2">
        <w:rPr>
          <w:rFonts w:ascii="Times New Roman Tj" w:hAnsi="Times New Roman Tj"/>
          <w:sz w:val="24"/>
          <w:szCs w:val="24"/>
        </w:rPr>
        <w:t>шаш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370E2">
        <w:rPr>
          <w:rFonts w:ascii="Times New Roman Tj" w:hAnsi="Times New Roman Tj"/>
          <w:sz w:val="24"/>
          <w:szCs w:val="24"/>
        </w:rPr>
        <w:t>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3370E2">
        <w:rPr>
          <w:rFonts w:ascii="Times New Roman Tj" w:hAnsi="Times New Roman Tj"/>
          <w:sz w:val="24"/>
          <w:szCs w:val="24"/>
        </w:rPr>
        <w:t>як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@55. </w:t>
      </w:r>
      <w:r w:rsidRPr="003370E2">
        <w:rPr>
          <w:rFonts w:ascii="Times New Roman Tj" w:hAnsi="Times New Roman Tj"/>
          <w:sz w:val="24"/>
          <w:szCs w:val="24"/>
        </w:rPr>
        <w:t>Вара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амрокунии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схемаи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нишон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ед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3370E2">
        <w:rPr>
          <w:rFonts w:ascii="Times New Roman Tj" w:hAnsi="Times New Roman Tj"/>
          <w:sz w:val="24"/>
          <w:szCs w:val="24"/>
        </w:rPr>
        <w:t>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@56. Номи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сохташударо аз ...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 додан мумкин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менюи файл;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менюи матни;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равзанаи асоси;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менюи пуск;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@57. Хосияти формати майдон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идоракуни сатр;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сутун;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идоракунии намуди зо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ирии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бе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ии усул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захиракуни;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идоракунии намуди зо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ирии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ии усул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захиракуни;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@58. Хосияти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оби дохилкуни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тафтиши сохтори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барои идоракунии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структураи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@59. Хосияти майдони зарури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ти сабти майдон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надошта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ти сабти майдон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дошта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майдон набояд холи гузошта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барои холи гузоштан;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барои пуркардан;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@60. Хосияти шарт бо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амин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имат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тафтиши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дохилшуда дар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ти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оидаи додашуда;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тафтиш;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ти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оидаи додашуда;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нест карда 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@61. Типи сана ва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гузоштани рузу мо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гузоштани рузу мо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 соат;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гузоштани рузу мо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у сол;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гузоштани мо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сол;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гузоштани таърихи руз ва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@62. Типи майдони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 дорои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имат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а/не;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рост/дуру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кор баровардан/ба кор даровардан;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ња/не рост/дуру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а/не, рост/дуру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 xml:space="preserve"> ва аз кор баровардан/ба кор даровардан;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@63.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ияи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оби дохилнамои аз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интихоби сатри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оби дохилнамои бо пахши тугмаи сену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та дошта;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пахши тугмаи сену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та дошта;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интихоби сатри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оби дохилнамои;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интихоби хосият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интихоби хосият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асоси;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@64. Тарзи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ияи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оби дохилнамои аз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бо ёрии устои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бе ёрии устои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дасти;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бо ёрии устои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 ва дасти;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@65. Хосияти майдони зарури аз ду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имат як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иматро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“ња”, агар майдон холи бошад истифодабаранда сабт карда наметавонад, “не”, истифодабаранда мемонад майдонро холи;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имати “не”,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урсози дар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олати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амешаги;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“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а”, агар майдон холи бошад истифодабаранда сабт карда наметавонад;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“не”, истифодабаранда мемонад майдонро холи;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“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а”, агар майдон пур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@66. Хосияти тафтиши шарт бо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амин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имат дорои хосияти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сабт;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хосияти эълон аз хатоги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хосияти эълон;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хосияти хатоги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хосияти майдони холи;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@67. Нормализасияи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дорои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ойда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зерин аст- агар?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ар як майдони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ягона бошад, калиди аввал,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 xml:space="preserve">ир нашаванда,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имати калиди аввал ба обекти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таалу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ар як майдони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ягона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 дода нашаванда;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калиди аввал ба обекти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таалу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ар як майдони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ягона бошад ва калиди аввал;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@68. Хосияти майдони имзо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имзо гузоштан;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муайян намудани имзо;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сарлав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аи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сарлав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аи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гузоштани майдони монанде, ки дар сарлав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аи форма;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@69. ... символ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об мебошанд?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0,9, #, 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:, ,-,/;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#, L,?,А,а,&amp;,.,,,:, ,-,/,;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0,9,#,L,?,А,а,&amp;,.,,,;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0,9,#,L,?,А,а,&amp;,.,,,:, ,-,/,&lt;,&gt;,!,\,;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@70.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адвалро аз ... нест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пахши тугмаи несткуни;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аз менюи правка-несткуни;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менюи фаил;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@71. Нусхабардории майдон аз ...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менюи фаил;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пахши тугмаи нусхабардори;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аз менюи правка-нусхабардори;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@72. Типи пули барои ... хизмат мерасонад?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символ;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 xml:space="preserve">ам ва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удокунанда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удокунанда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@73. Навбандии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дар ... истифода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режими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аи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макрос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модул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@74. Кофтукоби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аз ... истифода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менюи правка-найти;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сабт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@75. Дархост бо ёрии усто аз ... истифода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интихоби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интихоби устои дархостсоз;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интихоби обект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интихоби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интихоби дархост ва интихоби устои дархостсоз;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@76. Сутун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адвали конструктори дорои ... мебошад?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номи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типи майдон, тавсиф;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ном, тип ва тавсифи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тавсиф, номи майдон, суро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суро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@77. Майдони матни дар худ ...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карда метавонад?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@78.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манти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 барои кадом намуди майдон истифода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майдоне ки дорои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авоби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а/не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номгуй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майдони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ое, ки аз ду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авоб як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авоб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барои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ое, ки аз се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авоб ду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 xml:space="preserve">авоб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@79. Майдони матнии мемо ... дар худ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абул карда метавонад?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</w:t>
      </w:r>
      <w:r w:rsidRPr="003370E2">
        <w:rPr>
          <w:rFonts w:ascii="Times New Roman Tj" w:hAnsi="Times New Roman Tj" w:cs="Cambria"/>
          <w:sz w:val="24"/>
          <w:szCs w:val="24"/>
        </w:rPr>
        <w:t>њ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@80. Типи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 барои ... хизмат мерасонад?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ба таври такрор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дохил шуда ба таври дасти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дохил шуда ба таври дасти ва автомати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 намешаванд;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майдон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дохил шуда ба таври автомати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@81. Майдони матни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барои гузоштани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барои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барои гузоштани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барои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махсус;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барои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арфу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@82. Майдони обекти OLE барои ...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ама гуна файл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беруна: масалан расм, видео клип ва 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$B) гузоштани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ама гуна файл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дохили;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гузоштани матн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гузоштани график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гузоштани расм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@83.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ангоми гузоштани калид дар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адвал ... интихоб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тугмаи калидро интихоб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аввал сатри калидгузориро интихоб намуда пас аз он аз панели асбоб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аз менюи файл;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аз менюи вставка;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@84.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ангоми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ияи форма дарозии майдон бо ч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сантиметр;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дюйм;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килограмм;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вазн;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байт;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@85.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ангоми кушодан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дорои ... ре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а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Times New Roman Tj" w:hAnsi="Times New Roman Tj"/>
          <w:sz w:val="24"/>
          <w:szCs w:val="24"/>
        </w:rPr>
        <w:t>ду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Times New Roman Tj" w:hAnsi="Times New Roman Tj"/>
          <w:sz w:val="24"/>
          <w:szCs w:val="24"/>
        </w:rPr>
        <w:t>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3370E2">
        <w:rPr>
          <w:rFonts w:ascii="Times New Roman Tj" w:hAnsi="Times New Roman Tj"/>
          <w:sz w:val="24"/>
          <w:szCs w:val="24"/>
        </w:rPr>
        <w:t>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шаш;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чор;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@86. Кадом намуди тип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индексирон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шуда наметавонанд?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матн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, вара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ав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ва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ту р</w:t>
      </w:r>
      <w:r w:rsidRPr="003370E2">
        <w:rPr>
          <w:rFonts w:ascii="Cambria" w:hAnsi="Cambria" w:cs="Cambria"/>
          <w:sz w:val="24"/>
          <w:szCs w:val="24"/>
        </w:rPr>
        <w:t>ӯ</w:t>
      </w:r>
      <w:r w:rsidRPr="003370E2">
        <w:rPr>
          <w:rFonts w:ascii="Times New Roman Tj" w:hAnsi="Times New Roman Tj"/>
          <w:sz w:val="24"/>
          <w:szCs w:val="24"/>
        </w:rPr>
        <w:t>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@87. ... намуди робита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мав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уд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ду;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пан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шаш;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се;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@88. Дар равзанаи схемаи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...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амро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карда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форма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о,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са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ифа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макрос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модул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$D)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</w:t>
      </w:r>
      <w:r w:rsidRPr="003370E2">
        <w:rPr>
          <w:rFonts w:ascii="Times New Roman Tj" w:hAnsi="Times New Roman Tj" w:cs="Cambria"/>
          <w:sz w:val="24"/>
          <w:szCs w:val="24"/>
        </w:rPr>
        <w:t>љ</w:t>
      </w:r>
      <w:r w:rsidRPr="003370E2">
        <w:rPr>
          <w:rFonts w:ascii="Times New Roman Tj" w:hAnsi="Times New Roman Tj"/>
          <w:sz w:val="24"/>
          <w:szCs w:val="24"/>
        </w:rPr>
        <w:t>адвал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ва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@89.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усту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ў намудани иттилооти бо шарт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муайян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аноаткунанда пешбин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шудаанд;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и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рои кор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дории иттилоот;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дори, коркард ва захиракунии иттилоот;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коркард ва захиракунии иттилоот;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@90.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коркард ва захиракунии иттилоот хизмат мекунанд;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– воситаи дохилнамоии ва инъикос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дории иттилоот;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тан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дохилнамоии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воситаи интихобнамо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ва 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лили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@91.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бештар ба шакл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монанд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тасвир кардан;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коркард ва баровардани чопи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баровардани чопи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тан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коркард;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@92. Макрос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пайдарпаии фармон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несткуни;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таъ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ирди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автоматикунонии кор бо базаи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восита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автоматикунони;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@93. Хосияти андозаи майдон ... и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ро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дарозии ни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(бо рамз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о), ки дар майдон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ойгир шуда метавонанд, муайян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ракам мегузорад;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 таври автомати 300 мегузорад;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муайян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сабт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@94. Типи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исобкунак чи функсия 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натурал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зиёд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натурал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натурал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, ки дар майдон такрор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ба таври автоматик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натурал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@95. Типи гиперишора (гиперссылка) ч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майдони махсус барои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суро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URL –и Web-объект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интернет ва майдони махсус барои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суро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URL –и Web-объект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интернет);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барои гузоштани расм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майдони махсус барои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дории суро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/>
          <w:sz w:val="24"/>
          <w:szCs w:val="24"/>
        </w:rPr>
        <w:t>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URL –и Web-объект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интернет;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@96. Типи майдони OLE ч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ки барои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масалан, 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мултимедиа пешбин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шудаанд;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чунин 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ало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аманд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ё насбшав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барои ниго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лозиманд;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намуди махсуси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дорад;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бо ро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 насбшав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@97. Изофаноми барномаи Ms access 2003 кадом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doc;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ppt;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xls;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mdb;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bmp;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@98. </w:t>
      </w:r>
      <w:r w:rsidRPr="003370E2">
        <w:rPr>
          <w:rFonts w:ascii="Times New Roman Tj" w:hAnsi="Times New Roman Tj"/>
          <w:sz w:val="24"/>
          <w:szCs w:val="24"/>
        </w:rPr>
        <w:t>Маљмўи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усулњои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номдињї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навишти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ададро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чї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меноманд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системаи њисоб;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алгоритм;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программа;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таѓйирёбанда;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протокол;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@99. Ќимати раќам дар адад аз мавќеи ишѓолкардааш вобаста бошад, онро чигуна системаи њисоб меноманд?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њаштї;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дањї;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дўи;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мавќеи;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ѓайримавќеї;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@100. Алгоритм чист?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пайдарпаии амалњо, ки аз шарти масъала ба њалли он оварда мерасонад;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системаи ишоракунї ва ќоидањост;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забони гуфтугўї;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пайдарпаии амалњо ва забони гуфтугўї;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системаи ишоракунї ва њалли масъалањо;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@101. Тарзњои навишти алгоритм кадомњоянд?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алгоритмњои хаттї, алгоритмњои шохадор ва шартї;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алгоритмњои хаттї, алгоритмњои шохадор, алгоритми даврї;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алгоритмњои шохадор, шартї, даврї;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алгоритмњои шохадор, алгоритми даврї, сиклї;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алгоритмњои хаттї, алгоритмњои шохадор, алгоритми даврї, шартї, сиклї;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@102. Алгоритмњои хаттї чигунаанд?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муодилаи хаттї мебошанд;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як хати рост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 алгоритмњои хаттї раванди њисоб аз рўи тартиби љойгиршавии амалњо паи њам гузаронида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дар алгоритмњои хаттї раванди њисоб як хати рост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дар алгоритмњои хаттї якто шарт њатмї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@103. Алгоритмњои шохадор чигунаанд?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раванди њисоб мувофиќи шарти масъала метавонад бо ин ё он шоха идома ёбад;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раванди њисоб аз рўи тартиби љойгиршавии амалњо паи њам гузаронида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муодилаи хаттї ва як хати рост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як ќатор амалњо такроран иљро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амалњо паи њам гузаронида такроран иљро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@104. Алгоритмњои даврї чигунаанд?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амалњо паи њам гузаронида такроран иљро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якто шарт њатмї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 алгоритмњои даврї як ќатор амалњо такроран иљро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раванди њисоб аз рўи тартиби љойгиршавии амалњо паи њам гузаронида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раванди њисоб як хати рост мебошад;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@105. Нишондоди ани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 пайдарпайии амалиёт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о, ки пас аз иљрои он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масъала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алли худро меёбад кадом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протокол;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алгоритм;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маљмўъ;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система;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график;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@106. Тасвири графикии алгоритмро, ки дар намуди фигурањои геометрї тасвир менамоянд чї меноманд?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доимї;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программа;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таъѓирёбанда;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блок-схема;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протседура;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@107. Чанд намуди алгоритм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мављуд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чор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се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панљ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шаш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ду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@108.  Блоки ра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амии клавиатураро бо пахши кадом тугма фаъол гардонидан мумкин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caps lock;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num lock;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tab;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ctrl;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alt;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@109.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ангоми анљоми кори компютер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амаи информатсияи дар кадом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исми компютер буда нест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диски чандирї;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хотираи фаврї;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</w:t>
      </w:r>
      <w:r w:rsidRPr="003370E2">
        <w:rPr>
          <w:rFonts w:ascii="Times New Roman Tj" w:hAnsi="Times New Roman Tj"/>
          <w:sz w:val="24"/>
          <w:szCs w:val="24"/>
          <w:lang w:val="en-US"/>
        </w:rPr>
        <w:t>cd</w:t>
      </w:r>
      <w:r w:rsidRPr="003370E2">
        <w:rPr>
          <w:rFonts w:ascii="Times New Roman Tj" w:hAnsi="Times New Roman Tj"/>
          <w:sz w:val="24"/>
          <w:szCs w:val="24"/>
        </w:rPr>
        <w:t>-</w:t>
      </w:r>
      <w:r w:rsidRPr="003370E2">
        <w:rPr>
          <w:rFonts w:ascii="Times New Roman Tj" w:hAnsi="Times New Roman Tj"/>
          <w:sz w:val="24"/>
          <w:szCs w:val="24"/>
          <w:lang w:val="en-US"/>
        </w:rPr>
        <w:t>rom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винчестер;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диски 3.5 (Дискета);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@110. Протсессор информатсияро дар кадом шакл кор карда баромада метавонад?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$A) системаи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исоби 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шакли коди дуї;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дар забони программасозии бейсик;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намуди матнї;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системаи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исоби шонзда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@111. 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сулнокии кори компютер аз чї вобаста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андозаи экрани дисплей;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зуддии кори протсессор;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$C) шиддати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увваи бар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суръати пахши тугма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клавиатура;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$E) суръати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аракати муш;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@112. Тугмачаи Caps Lock барои чї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њарфро курсив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њарфро калон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њарфро ѓафс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ѓафс ва курсив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ба тартиб меорад;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@113. Кадом тугмачаи клавиатура маълумотро нест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shift;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ctrl;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alt;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backspace,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probel;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@114. </w:t>
      </w:r>
      <w:r w:rsidRPr="003370E2">
        <w:rPr>
          <w:rFonts w:ascii="Times New Roman Tj" w:hAnsi="Times New Roman Tj"/>
          <w:sz w:val="24"/>
          <w:szCs w:val="24"/>
        </w:rPr>
        <w:t>Тугмачаи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Esc </w:t>
      </w:r>
      <w:r w:rsidRPr="003370E2">
        <w:rPr>
          <w:rFonts w:ascii="Times New Roman Tj" w:hAnsi="Times New Roman Tj"/>
          <w:sz w:val="24"/>
          <w:szCs w:val="24"/>
        </w:rPr>
        <w:t>чї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вазифаро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иљро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мекунад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гузоштани љой аз аввали сатр;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боз доштани иљроиши барнома;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нест кардани рамзи рости курсор;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васлу хомуш кардани таъиноти тугмачањои раќамњои иловагї;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гузоштани љой дар байни калимањо;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@115. Тугмачаи Home чї вазифаро иљро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@116. Тугмачаи End чї вазифаро иљро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@117. Тугмачаи Bace spase (</w:t>
      </w:r>
      <w:r w:rsidRPr="003370E2">
        <w:rPr>
          <w:rFonts w:ascii="Times New Roman Tj" w:hAnsi="Times New Roman Tj"/>
          <w:sz w:val="24"/>
          <w:szCs w:val="24"/>
        </w:rPr>
        <w:sym w:font="Symbol" w:char="F0AC"/>
      </w:r>
      <w:r w:rsidRPr="003370E2">
        <w:rPr>
          <w:rFonts w:ascii="Times New Roman Tj" w:hAnsi="Times New Roman Tj"/>
          <w:sz w:val="24"/>
          <w:szCs w:val="24"/>
        </w:rPr>
        <w:t>) чї вазифаро иљро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@118. Кадом равзанаро равзанаи муколамавї меноманд?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дар онњо файлњо ва папкањо нигоњ дошта мешавад ва кор бо ин объектњо карда мешавад, тасвир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дар чунин равзана ахборњои огоњкунанда бароварда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барои кор бо барномањо пешбинї шудааст;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равзанаи папкаро меноманд;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равзанае, ки дар ваќти интихоби фармонњо кушода шуда бо пешнињоди шартњо, фармонњо иљро мегардад;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@119. Гиперссылка барои чи лозим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пайваст намудани барнома бо дигар барномањо ва шабакаи интернет;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несткунии файлњо тавасути барнома;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кушодани файлњо ва пайваст шудан ба шабакаи интернет;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тањрир намудани файлњои кушодашуда;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љабоњо нодуруст мебошанд;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@120. Таърифи илмии информатика кадом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ин коркарди матн;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мухити атроф;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сегонаи модел алгоритм ва барнома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информатика илми техники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маљмуи информатсия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@121. Компютер чист?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$A) компютер калимаи англисї буда, маънояш њисоббарор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$B) компютер калимаи лотинї буда, маънояш њисоббарор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$C) компютер калимаи русї буда, маънояш њисоббарор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$D) компютер калимаи тољикї буда, маънояш њисоббарор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$E) компютер калимаи франсузї буда, маънояш њисоббарор 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@122. Пойгоњи додањо аз рўи технологияњои коркард чанд хел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локалї ва шабакавї;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глобалї ва локалї;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@123. Пойгоњи додањо аз рўи архитектура чанд хел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локалї ва шабакавї;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глобалї ва локалї;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@124. Пойгоњи додањо аз рўи дастрасї ба додањо чанд хел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мутамарказ ва људогона;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локалї ва шабакавї(дур);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глобалї ва локалї;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@125</w:t>
      </w:r>
      <w:r w:rsidRPr="003370E2">
        <w:rPr>
          <w:rFonts w:ascii="Times New Roman Tj" w:hAnsi="Times New Roman Tj"/>
          <w:sz w:val="24"/>
          <w:szCs w:val="24"/>
          <w:lang w:val="tg-Cyrl-TJ"/>
        </w:rPr>
        <w:t>.</w:t>
      </w:r>
      <w:r w:rsidRPr="003370E2">
        <w:rPr>
          <w:rFonts w:ascii="Times New Roman Tj" w:hAnsi="Times New Roman Tj"/>
          <w:sz w:val="24"/>
          <w:szCs w:val="24"/>
        </w:rPr>
        <w:t xml:space="preserve"> Чанд гурўњи истифодабардагони системаи пойгоњи додањо фарќ карда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3-гурўњ;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5-гурўњ;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4-гурўњ;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1-гурўњ;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9-гурўњ;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@126.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чанд пойгоњи системавиро дар бар мегирад?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4;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3;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1;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2;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@127. Кадоме аз пойгоњњо системавї ба њисоб меравад?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master;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ms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query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@128. Кадоме аз пойгоњњо системавї ба њисоб меравад?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system;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tempdb;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ms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query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@129. Кадоме аз пойгоњњо системавї ба њисоб меравад?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model;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masterdb;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ms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query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@130. Кадоме аз пойгоњњо системавї ба њисоб меравад?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modeldb;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msdb;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query;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@131. </w:t>
      </w:r>
      <w:r w:rsidRPr="003370E2">
        <w:rPr>
          <w:rFonts w:ascii="Times New Roman Tj" w:hAnsi="Times New Roman Tj"/>
          <w:sz w:val="24"/>
          <w:szCs w:val="24"/>
        </w:rPr>
        <w:t>Пойгоњи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master </w:t>
      </w:r>
      <w:r w:rsidRPr="003370E2">
        <w:rPr>
          <w:rFonts w:ascii="Times New Roman Tj" w:hAnsi="Times New Roman Tj"/>
          <w:sz w:val="24"/>
          <w:szCs w:val="24"/>
        </w:rPr>
        <w:t>системавии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барои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чї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пешбинї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шудааст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њ</w:t>
      </w:r>
      <w:r w:rsidRPr="003370E2">
        <w:rPr>
          <w:rFonts w:ascii="Times New Roman Tj" w:hAnsi="Times New Roman Tj"/>
          <w:sz w:val="24"/>
          <w:szCs w:val="24"/>
        </w:rPr>
        <w:t>ама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њодисањое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ки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система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вуќуъ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меоянд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сабт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карда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мешаванд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Times New Roman Tj" w:hAnsi="Times New Roman Tj"/>
          <w:sz w:val="24"/>
          <w:szCs w:val="24"/>
        </w:rPr>
        <w:t>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амчун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шаблон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(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 w:cs="Times New Roman Tj"/>
          <w:sz w:val="24"/>
          <w:szCs w:val="24"/>
        </w:rPr>
        <w:t>олиб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3370E2">
        <w:rPr>
          <w:rFonts w:ascii="Times New Roman Tj" w:hAnsi="Times New Roman Tj"/>
          <w:sz w:val="24"/>
          <w:szCs w:val="24"/>
        </w:rPr>
        <w:t>барои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сохтани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дилхо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нав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истифода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бурда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3370E2">
        <w:rPr>
          <w:rFonts w:ascii="Times New Roman Tj" w:hAnsi="Times New Roman Tj"/>
          <w:sz w:val="24"/>
          <w:szCs w:val="24"/>
        </w:rPr>
        <w:t>барои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иљрои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мураккаб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ёрирасони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муваќќатї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сохта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инчунин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муваќќатие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ки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худи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истифодабаранда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месозад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нигоњ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дошта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мешаванд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370E2">
        <w:rPr>
          <w:rFonts w:ascii="Times New Roman Tj" w:hAnsi="Times New Roman Tj"/>
          <w:sz w:val="24"/>
          <w:szCs w:val="24"/>
        </w:rPr>
        <w:t>љадвалњо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ва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протседурањои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сохтаи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нигоњ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дошта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мешаванд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@132. Пойгоњи системавии </w:t>
      </w:r>
      <w:r w:rsidRPr="003370E2">
        <w:rPr>
          <w:rFonts w:ascii="Times New Roman Tj" w:hAnsi="Times New Roman Tj"/>
          <w:sz w:val="24"/>
          <w:szCs w:val="24"/>
          <w:lang w:val="en-US"/>
        </w:rPr>
        <w:t>model</w:t>
      </w:r>
      <w:r w:rsidRPr="003370E2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њама њодисањое, ки дар система ба вуќуъ меоянд др ин пойгоњ сабт карда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ин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амчун</w:t>
      </w:r>
      <w:r w:rsidRPr="003370E2">
        <w:rPr>
          <w:rFonts w:ascii="Times New Roman Tj" w:hAnsi="Times New Roman Tj"/>
          <w:sz w:val="24"/>
          <w:szCs w:val="24"/>
        </w:rPr>
        <w:t xml:space="preserve"> шаблон (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 w:cs="Times New Roman Tj"/>
          <w:sz w:val="24"/>
          <w:szCs w:val="24"/>
        </w:rPr>
        <w:t>олиб</w:t>
      </w:r>
      <w:r w:rsidRPr="003370E2">
        <w:rPr>
          <w:rFonts w:ascii="Times New Roman Tj" w:hAnsi="Times New Roman Tj"/>
          <w:sz w:val="24"/>
          <w:szCs w:val="24"/>
        </w:rPr>
        <w:t>) барои сохтани дилхо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</w:rPr>
        <w:t xml:space="preserve">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ои</w:t>
      </w:r>
      <w:r w:rsidRPr="003370E2">
        <w:rPr>
          <w:rFonts w:ascii="Times New Roman Tj" w:hAnsi="Times New Roman Tj"/>
          <w:sz w:val="24"/>
          <w:szCs w:val="24"/>
        </w:rPr>
        <w:t xml:space="preserve"> нав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нигоњ доштани додањои муваќќатї;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@133. Пойгоњи системавии </w:t>
      </w:r>
      <w:r w:rsidRPr="003370E2">
        <w:rPr>
          <w:rFonts w:ascii="Times New Roman Tj" w:hAnsi="Times New Roman Tj"/>
          <w:sz w:val="24"/>
          <w:szCs w:val="24"/>
          <w:lang w:val="en-US"/>
        </w:rPr>
        <w:t>tempdb</w:t>
      </w:r>
      <w:r w:rsidRPr="003370E2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њама њодисањое, ки дар система ба вуќуъ меоянд др ин пойгоњ сабт карда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ин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амчун</w:t>
      </w:r>
      <w:r w:rsidRPr="003370E2">
        <w:rPr>
          <w:rFonts w:ascii="Times New Roman Tj" w:hAnsi="Times New Roman Tj"/>
          <w:sz w:val="24"/>
          <w:szCs w:val="24"/>
        </w:rPr>
        <w:t xml:space="preserve"> шаблон (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 w:cs="Times New Roman Tj"/>
          <w:sz w:val="24"/>
          <w:szCs w:val="24"/>
        </w:rPr>
        <w:t>олиб</w:t>
      </w:r>
      <w:r w:rsidRPr="003370E2">
        <w:rPr>
          <w:rFonts w:ascii="Times New Roman Tj" w:hAnsi="Times New Roman Tj"/>
          <w:sz w:val="24"/>
          <w:szCs w:val="24"/>
        </w:rPr>
        <w:t>) барои сохтани дилхо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 пойго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</w:rPr>
        <w:t xml:space="preserve"> дода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 w:cs="Times New Roman Tj"/>
          <w:sz w:val="24"/>
          <w:szCs w:val="24"/>
        </w:rPr>
        <w:t>ои</w:t>
      </w:r>
      <w:r w:rsidRPr="003370E2">
        <w:rPr>
          <w:rFonts w:ascii="Times New Roman Tj" w:hAnsi="Times New Roman Tj"/>
          <w:sz w:val="24"/>
          <w:szCs w:val="24"/>
        </w:rPr>
        <w:t xml:space="preserve"> нав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нигоњ доштани додањои муваќќатї;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танњо номи истифодабарандањо нигоњ дошта мешаванд;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@134. Типи додањо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ба чанд категория таќсим карда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6;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8;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3;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7;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@135. Таийрёбандањо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чихел эълон карда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ном: тип;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sz w:val="24"/>
          <w:szCs w:val="24"/>
        </w:rPr>
        <w:t xml:space="preserve"> Тип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тип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 Тип;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ном: тип;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@136. Синтаксиси оператори бахшиш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номи та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 w:cs="Times New Roman Tj"/>
          <w:sz w:val="24"/>
          <w:szCs w:val="24"/>
        </w:rPr>
        <w:t>йирёбанда</w:t>
      </w:r>
      <w:r w:rsidRPr="003370E2">
        <w:rPr>
          <w:rFonts w:ascii="Times New Roman Tj" w:hAnsi="Times New Roman Tj"/>
          <w:sz w:val="24"/>
          <w:szCs w:val="24"/>
        </w:rPr>
        <w:t>=Ифода;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sz w:val="24"/>
          <w:szCs w:val="24"/>
        </w:rPr>
        <w:t xml:space="preserve"> Тип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SET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Номи та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 w:cs="Times New Roman Tj"/>
          <w:sz w:val="24"/>
          <w:szCs w:val="24"/>
        </w:rPr>
        <w:t>йирёбанда</w:t>
      </w:r>
      <w:r w:rsidRPr="003370E2">
        <w:rPr>
          <w:rFonts w:ascii="Times New Roman Tj" w:hAnsi="Times New Roman Tj"/>
          <w:sz w:val="24"/>
          <w:szCs w:val="24"/>
        </w:rPr>
        <w:t>=Ифода;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номи та</w:t>
      </w:r>
      <w:r w:rsidRPr="003370E2">
        <w:rPr>
          <w:rFonts w:ascii="Cambria" w:hAnsi="Cambria" w:cs="Cambria"/>
          <w:sz w:val="24"/>
          <w:szCs w:val="24"/>
        </w:rPr>
        <w:t>ғ</w:t>
      </w:r>
      <w:r w:rsidRPr="003370E2">
        <w:rPr>
          <w:rFonts w:ascii="Times New Roman Tj" w:hAnsi="Times New Roman Tj" w:cs="Times New Roman Tj"/>
          <w:sz w:val="24"/>
          <w:szCs w:val="24"/>
        </w:rPr>
        <w:t>йирёбанда</w:t>
      </w:r>
      <w:r w:rsidRPr="003370E2">
        <w:rPr>
          <w:rFonts w:ascii="Times New Roman Tj" w:hAnsi="Times New Roman Tj"/>
          <w:sz w:val="24"/>
          <w:szCs w:val="24"/>
        </w:rPr>
        <w:t>=Ифода;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SET</w:t>
      </w:r>
      <w:r w:rsidRPr="003370E2">
        <w:rPr>
          <w:rFonts w:ascii="Times New Roman Tj" w:hAnsi="Times New Roman Tj"/>
          <w:sz w:val="24"/>
          <w:szCs w:val="24"/>
        </w:rPr>
        <w:t xml:space="preserve"> Тип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ном;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@137. Кадом конструксия барои гурўњбандии ду ва зиёда фармон истифода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BEGIN … END;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{…};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 /*…*/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if … then … else …;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[…];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@138. Оператори шартї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чи тавр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Case &lt;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>&gt; WHEN &lt;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3370E2">
        <w:rPr>
          <w:rFonts w:ascii="Times New Roman Tj" w:hAnsi="Times New Roman Tj"/>
          <w:sz w:val="24"/>
          <w:szCs w:val="24"/>
        </w:rPr>
        <w:t>натиља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оператори шартї истифода намешавад;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 </w:t>
      </w:r>
      <w:r w:rsidRPr="003370E2">
        <w:rPr>
          <w:rFonts w:ascii="Times New Roman Tj" w:hAnsi="Times New Roman Tj"/>
          <w:sz w:val="24"/>
          <w:szCs w:val="24"/>
          <w:lang w:val="en-US"/>
        </w:rPr>
        <w:t>IF</w:t>
      </w:r>
      <w:r w:rsidRPr="003370E2">
        <w:rPr>
          <w:rFonts w:ascii="Times New Roman Tj" w:hAnsi="Times New Roman Tj"/>
          <w:sz w:val="24"/>
          <w:szCs w:val="24"/>
        </w:rPr>
        <w:t xml:space="preserve"> &lt;шарт&gt; </w:t>
      </w:r>
      <w:r w:rsidRPr="003370E2">
        <w:rPr>
          <w:rFonts w:ascii="Times New Roman Tj" w:hAnsi="Times New Roman Tj"/>
          <w:sz w:val="24"/>
          <w:szCs w:val="24"/>
          <w:lang w:val="en-US"/>
        </w:rPr>
        <w:t>WHEN</w:t>
      </w:r>
      <w:r w:rsidRPr="003370E2">
        <w:rPr>
          <w:rFonts w:ascii="Times New Roman Tj" w:hAnsi="Times New Roman Tj"/>
          <w:sz w:val="24"/>
          <w:szCs w:val="24"/>
        </w:rPr>
        <w:t xml:space="preserve"> оператор  </w:t>
      </w:r>
      <w:r w:rsidRPr="003370E2">
        <w:rPr>
          <w:rFonts w:ascii="Times New Roman Tj" w:hAnsi="Times New Roman Tj"/>
          <w:sz w:val="24"/>
          <w:szCs w:val="24"/>
          <w:lang w:val="en-US"/>
        </w:rPr>
        <w:t>ELSE</w:t>
      </w:r>
      <w:r w:rsidRPr="003370E2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IF</w:t>
      </w:r>
      <w:r w:rsidRPr="003370E2">
        <w:rPr>
          <w:rFonts w:ascii="Times New Roman Tj" w:hAnsi="Times New Roman Tj"/>
          <w:sz w:val="24"/>
          <w:szCs w:val="24"/>
        </w:rPr>
        <w:t xml:space="preserve"> &lt;шарт&gt; оператор  </w:t>
      </w:r>
      <w:r w:rsidRPr="003370E2">
        <w:rPr>
          <w:rFonts w:ascii="Times New Roman Tj" w:hAnsi="Times New Roman Tj"/>
          <w:sz w:val="24"/>
          <w:szCs w:val="24"/>
          <w:lang w:val="en-US"/>
        </w:rPr>
        <w:t>ELSE</w:t>
      </w:r>
      <w:r w:rsidRPr="003370E2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IF</w:t>
      </w:r>
      <w:r w:rsidRPr="003370E2">
        <w:rPr>
          <w:rFonts w:ascii="Times New Roman Tj" w:hAnsi="Times New Roman Tj"/>
          <w:sz w:val="24"/>
          <w:szCs w:val="24"/>
        </w:rPr>
        <w:t xml:space="preserve"> &lt;шарт&gt;  </w:t>
      </w:r>
      <w:r w:rsidRPr="003370E2">
        <w:rPr>
          <w:rFonts w:ascii="Times New Roman Tj" w:hAnsi="Times New Roman Tj"/>
          <w:sz w:val="24"/>
          <w:szCs w:val="24"/>
          <w:lang w:val="en-US"/>
        </w:rPr>
        <w:t>THEN</w:t>
      </w:r>
      <w:r w:rsidRPr="003370E2">
        <w:rPr>
          <w:rFonts w:ascii="Times New Roman Tj" w:hAnsi="Times New Roman Tj"/>
          <w:sz w:val="24"/>
          <w:szCs w:val="24"/>
        </w:rPr>
        <w:t xml:space="preserve"> оператор  </w:t>
      </w:r>
      <w:r w:rsidRPr="003370E2">
        <w:rPr>
          <w:rFonts w:ascii="Times New Roman Tj" w:hAnsi="Times New Roman Tj"/>
          <w:sz w:val="24"/>
          <w:szCs w:val="24"/>
          <w:lang w:val="en-US"/>
        </w:rPr>
        <w:t>ELSE</w:t>
      </w:r>
      <w:r w:rsidRPr="003370E2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@139. Оператори даврї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чи тавр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Case &lt;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>&gt; WHEN &lt;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3370E2">
        <w:rPr>
          <w:rFonts w:ascii="Times New Roman Tj" w:hAnsi="Times New Roman Tj"/>
          <w:sz w:val="24"/>
          <w:szCs w:val="24"/>
        </w:rPr>
        <w:t>натиља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DO</w:t>
      </w:r>
      <w:r w:rsidRPr="003370E2">
        <w:rPr>
          <w:rFonts w:ascii="Times New Roman Tj" w:hAnsi="Times New Roman Tj"/>
          <w:sz w:val="24"/>
          <w:szCs w:val="24"/>
        </w:rPr>
        <w:t xml:space="preserve"> оператор </w:t>
      </w:r>
      <w:r w:rsidRPr="003370E2">
        <w:rPr>
          <w:rFonts w:ascii="Times New Roman Tj" w:hAnsi="Times New Roman Tj"/>
          <w:sz w:val="24"/>
          <w:szCs w:val="24"/>
          <w:lang w:val="en-US"/>
        </w:rPr>
        <w:t>WHILE</w:t>
      </w:r>
      <w:r w:rsidRPr="003370E2">
        <w:rPr>
          <w:rFonts w:ascii="Times New Roman Tj" w:hAnsi="Times New Roman Tj"/>
          <w:sz w:val="24"/>
          <w:szCs w:val="24"/>
        </w:rPr>
        <w:t>&lt;шарт&gt;;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$C) REPEAT </w:t>
      </w:r>
      <w:r w:rsidRPr="003370E2">
        <w:rPr>
          <w:rFonts w:ascii="Times New Roman Tj" w:hAnsi="Times New Roman Tj"/>
          <w:sz w:val="24"/>
          <w:szCs w:val="24"/>
        </w:rPr>
        <w:t>Оператор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&lt;</w:t>
      </w:r>
      <w:r w:rsidRPr="003370E2">
        <w:rPr>
          <w:rFonts w:ascii="Times New Roman Tj" w:hAnsi="Times New Roman Tj"/>
          <w:sz w:val="24"/>
          <w:szCs w:val="24"/>
        </w:rPr>
        <w:t>шарт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for i:=min to max do </w:t>
      </w:r>
      <w:r w:rsidRPr="003370E2">
        <w:rPr>
          <w:rFonts w:ascii="Times New Roman Tj" w:hAnsi="Times New Roman Tj"/>
          <w:sz w:val="24"/>
          <w:szCs w:val="24"/>
        </w:rPr>
        <w:t>оператор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WHILE &lt;</w:t>
      </w:r>
      <w:r w:rsidRPr="003370E2">
        <w:rPr>
          <w:rFonts w:ascii="Times New Roman Tj" w:hAnsi="Times New Roman Tj"/>
          <w:sz w:val="24"/>
          <w:szCs w:val="24"/>
        </w:rPr>
        <w:t>шарт</w:t>
      </w:r>
      <w:r w:rsidRPr="003370E2">
        <w:rPr>
          <w:rFonts w:ascii="Times New Roman Tj" w:hAnsi="Times New Roman Tj"/>
          <w:sz w:val="24"/>
          <w:szCs w:val="24"/>
          <w:lang w:val="en-US"/>
        </w:rPr>
        <w:t>&gt;</w:t>
      </w:r>
      <w:r w:rsidRPr="003370E2">
        <w:rPr>
          <w:rFonts w:ascii="Times New Roman Tj" w:hAnsi="Times New Roman Tj"/>
          <w:sz w:val="24"/>
          <w:szCs w:val="24"/>
        </w:rPr>
        <w:t>Оператор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@140. </w:t>
      </w:r>
      <w:r w:rsidRPr="003370E2">
        <w:rPr>
          <w:rFonts w:ascii="Times New Roman Tj" w:hAnsi="Times New Roman Tj"/>
          <w:sz w:val="24"/>
          <w:szCs w:val="24"/>
        </w:rPr>
        <w:t>Њангоми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иљрои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фармони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WAITFOR TIME ’01:00’ </w:t>
      </w:r>
      <w:r w:rsidRPr="003370E2">
        <w:rPr>
          <w:rFonts w:ascii="Times New Roman Tj" w:hAnsi="Times New Roman Tj"/>
          <w:sz w:val="24"/>
          <w:szCs w:val="24"/>
        </w:rPr>
        <w:t>оператор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1 </w:t>
      </w:r>
      <w:r w:rsidRPr="003370E2">
        <w:rPr>
          <w:rFonts w:ascii="Times New Roman Tj" w:hAnsi="Times New Roman Tj"/>
          <w:sz w:val="24"/>
          <w:szCs w:val="24"/>
        </w:rPr>
        <w:t>ба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чи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таѓийрот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дохил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карда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оператор1 дар соати 01:00-шаб иљро карда намешавад;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оператор1 пас аз хар 1 соат иљро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@141. Њангоми иљрои фармони </w:t>
      </w:r>
      <w:r w:rsidRPr="003370E2">
        <w:rPr>
          <w:rFonts w:ascii="Times New Roman Tj" w:hAnsi="Times New Roman Tj"/>
          <w:sz w:val="24"/>
          <w:szCs w:val="24"/>
          <w:lang w:val="en-US"/>
        </w:rPr>
        <w:t>WAITFOR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DELAY</w:t>
      </w:r>
      <w:r w:rsidRPr="003370E2">
        <w:rPr>
          <w:rFonts w:ascii="Times New Roman Tj" w:hAnsi="Times New Roman Tj"/>
          <w:sz w:val="24"/>
          <w:szCs w:val="24"/>
        </w:rPr>
        <w:t xml:space="preserve"> ’01:00’ оператор1 ба пойгоњ чи таѓийрот дохил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оператор1 дар соати 01:00-шаб иљро карда на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оператор1 пас аз 1 соат иљро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 @142. Њангоми иљрои фармони </w:t>
      </w:r>
      <w:r w:rsidRPr="003370E2">
        <w:rPr>
          <w:rFonts w:ascii="Times New Roman Tj" w:hAnsi="Times New Roman Tj"/>
          <w:sz w:val="24"/>
          <w:szCs w:val="24"/>
          <w:lang w:val="en-US"/>
        </w:rPr>
        <w:t>WAITFOR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DELAY</w:t>
      </w:r>
      <w:r w:rsidRPr="003370E2">
        <w:rPr>
          <w:rFonts w:ascii="Times New Roman Tj" w:hAnsi="Times New Roman Tj"/>
          <w:sz w:val="24"/>
          <w:szCs w:val="24"/>
        </w:rPr>
        <w:t xml:space="preserve"> ’00:00:05’ оператор1 ба пойгоњ чи таѓийрот дохил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оператор1 дар соати 00:00:05-шаб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 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оператор1 дар соати 00:00-шаб иљро карда на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оператор1 то соати 00:00-шаб иљро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оператор1 пас аз 5 сония иљро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@143. Барои коркарди њолатњои истисної кадом конструксия истифода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BEGIN TRY{&lt;</w:t>
      </w:r>
      <w:r w:rsidRPr="003370E2">
        <w:rPr>
          <w:rFonts w:ascii="Times New Roman Tj" w:hAnsi="Times New Roman Tj"/>
          <w:sz w:val="24"/>
          <w:szCs w:val="24"/>
        </w:rPr>
        <w:t>ифодаи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SQL&gt;}END TRY BEGIN CATCH {&lt;</w:t>
      </w:r>
      <w:r w:rsidRPr="003370E2">
        <w:rPr>
          <w:rFonts w:ascii="Times New Roman Tj" w:hAnsi="Times New Roman Tj"/>
          <w:sz w:val="24"/>
          <w:szCs w:val="24"/>
        </w:rPr>
        <w:t>ифодаи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TRY{&lt;</w:t>
      </w:r>
      <w:r w:rsidRPr="003370E2">
        <w:rPr>
          <w:rFonts w:ascii="Times New Roman Tj" w:hAnsi="Times New Roman Tj"/>
          <w:sz w:val="24"/>
          <w:szCs w:val="24"/>
        </w:rPr>
        <w:t>ифодаи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SQL&gt;}END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 BEGIN CATCH {&lt;</w:t>
      </w:r>
      <w:r w:rsidRPr="003370E2">
        <w:rPr>
          <w:rFonts w:ascii="Times New Roman Tj" w:hAnsi="Times New Roman Tj"/>
          <w:sz w:val="24"/>
          <w:szCs w:val="24"/>
        </w:rPr>
        <w:t>ифодаи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CATCH {&lt;</w:t>
      </w:r>
      <w:r w:rsidRPr="003370E2">
        <w:rPr>
          <w:rFonts w:ascii="Times New Roman Tj" w:hAnsi="Times New Roman Tj"/>
          <w:sz w:val="24"/>
          <w:szCs w:val="24"/>
        </w:rPr>
        <w:t>ифодаи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SQL&gt;} END;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/*…*/;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@144.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чанд намуди шарњ(коментария) истифода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2;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3;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1;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4;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@145. Кадом аломат шарњи бисёрсатраро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/*   */;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--;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:;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//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{  };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@146. Кадом аломат шарњи яксатраро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/*   */;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--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 :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// 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{  };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@147.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Abs</w:t>
      </w:r>
      <w:r w:rsidRPr="003370E2">
        <w:rPr>
          <w:rFonts w:ascii="Times New Roman Tj" w:hAnsi="Times New Roman Tj"/>
          <w:sz w:val="24"/>
          <w:szCs w:val="24"/>
        </w:rPr>
        <w:t xml:space="preserve"> (ифода)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ифода ба дараља бардошта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решаи квадратї њисоб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аз фосилаи 0 то 1 ќиматњои тасодуфї ба ифода бахшида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њисоб намудани ќимати мутлаќи ифода;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@148.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Floor</w:t>
      </w:r>
      <w:r w:rsidRPr="003370E2">
        <w:rPr>
          <w:rFonts w:ascii="Times New Roman Tj" w:hAnsi="Times New Roman Tj"/>
          <w:sz w:val="24"/>
          <w:szCs w:val="24"/>
        </w:rPr>
        <w:t xml:space="preserve"> (ифода)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ифода ба дараља бардошта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решаи квадратї њисоб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аз фосилаи 0 то 1 ќиматњои тасодуфї ба ифода бахшида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њисоб намудани ќимати мутлаќи ифода;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@149.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Len</w:t>
      </w:r>
      <w:r w:rsidRPr="003370E2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@150.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LTrim</w:t>
      </w:r>
      <w:r w:rsidRPr="003370E2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@151.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RTrim</w:t>
      </w:r>
      <w:r w:rsidRPr="003370E2">
        <w:rPr>
          <w:rFonts w:ascii="Times New Roman Tj" w:hAnsi="Times New Roman Tj"/>
          <w:sz w:val="24"/>
          <w:szCs w:val="24"/>
        </w:rPr>
        <w:t>(сатр)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@152.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Reverse</w:t>
      </w:r>
      <w:r w:rsidRPr="003370E2">
        <w:rPr>
          <w:rFonts w:ascii="Times New Roman Tj" w:hAnsi="Times New Roman Tj"/>
          <w:sz w:val="24"/>
          <w:szCs w:val="24"/>
        </w:rPr>
        <w:t xml:space="preserve"> (сатр)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@153. Кадом тасдиќот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њангоми эълони таѓйирёбандањо аз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@154. Кадом тасдиќот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конструксияи /*…*/ имконият медињад, ки шарњи бисёрсатра сохта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конструксияи -- имконият медињад, ки шарњи бисёрсатра сохта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@155. Кадом тасдиќот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GROUP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BY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SORT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GROUP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BY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@156. Кадом тасдиќот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GROUP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SORT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фасли </w:t>
      </w:r>
      <w:r w:rsidRPr="003370E2">
        <w:rPr>
          <w:rFonts w:ascii="Times New Roman Tj" w:hAnsi="Times New Roman Tj"/>
          <w:sz w:val="24"/>
          <w:szCs w:val="24"/>
          <w:lang w:val="en-US"/>
        </w:rPr>
        <w:t>HAVING</w:t>
      </w:r>
      <w:r w:rsidRPr="003370E2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конструксияи /*…*/ имконият медињад, ки шарњи яксатра сохта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бурдан мумкин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@157. Намудњои якљоякунии якчанд љадвалњо инњоянд?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дохилї;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яксатра ва берунї;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дохилї, берунї ва чандтарфа (перекрёстное);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пайдарпай ва интихобї;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дохилї, чандтарафа ва интихобї;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@158. Кадом фасли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барои гурўњбандии додањо пешбинї шудааст?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@159. Кадом фасли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барои љобаљогузори (сортировка)-и додањо пешбинї шудааст?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@160. Кадоме аз дархостњои зерин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Select * From Table_1 Sorted Desc;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Select * From Table_1 where &lt;</w:t>
      </w:r>
      <w:r w:rsidRPr="003370E2">
        <w:rPr>
          <w:rFonts w:ascii="Times New Roman Tj" w:hAnsi="Times New Roman Tj"/>
          <w:sz w:val="24"/>
          <w:szCs w:val="24"/>
        </w:rPr>
        <w:t>шарт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Select * From Table_1 ALL Columns;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Select * From Table_1 Group &lt;</w:t>
      </w:r>
      <w:r w:rsidRPr="003370E2">
        <w:rPr>
          <w:rFonts w:ascii="Times New Roman Tj" w:hAnsi="Times New Roman Tj"/>
          <w:sz w:val="24"/>
          <w:szCs w:val="24"/>
        </w:rPr>
        <w:t>номисутун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Select ALLColumn from Table_1;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@161. </w:t>
      </w:r>
      <w:r w:rsidRPr="003370E2">
        <w:rPr>
          <w:rFonts w:ascii="Times New Roman Tj" w:hAnsi="Times New Roman Tj"/>
          <w:sz w:val="24"/>
          <w:szCs w:val="24"/>
        </w:rPr>
        <w:t>Функсияи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агрегатии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Avg ([all | distinct] 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3370E2">
        <w:rPr>
          <w:rFonts w:ascii="Times New Roman Tj" w:hAnsi="Times New Roman Tj"/>
          <w:sz w:val="24"/>
          <w:szCs w:val="24"/>
        </w:rPr>
        <w:t>чиро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мекунад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Times New Roman Tj" w:hAnsi="Times New Roman Tj"/>
          <w:sz w:val="24"/>
          <w:szCs w:val="24"/>
        </w:rPr>
        <w:t>суммаи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њ</w:t>
      </w:r>
      <w:r w:rsidRPr="003370E2">
        <w:rPr>
          <w:rFonts w:ascii="Times New Roman Tj" w:hAnsi="Times New Roman Tj"/>
          <w:sz w:val="24"/>
          <w:szCs w:val="24"/>
        </w:rPr>
        <w:t>амаи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додањо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3370E2">
        <w:rPr>
          <w:rFonts w:ascii="Times New Roman Tj" w:hAnsi="Times New Roman Tj"/>
          <w:sz w:val="24"/>
          <w:szCs w:val="24"/>
        </w:rPr>
        <w:t>миёнаи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геометрии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хамаи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киматхо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3370E2">
        <w:rPr>
          <w:rFonts w:ascii="Times New Roman Tj" w:hAnsi="Times New Roman Tj"/>
          <w:sz w:val="24"/>
          <w:szCs w:val="24"/>
          <w:lang w:val="en-US"/>
        </w:rPr>
        <w:t>NULL</w:t>
      </w:r>
      <w:r w:rsidRPr="003370E2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@162. Функсияи агрегатии </w:t>
      </w:r>
      <w:r w:rsidRPr="003370E2">
        <w:rPr>
          <w:rFonts w:ascii="Times New Roman Tj" w:hAnsi="Times New Roman Tj"/>
          <w:sz w:val="24"/>
          <w:szCs w:val="24"/>
          <w:lang w:val="en-US"/>
        </w:rPr>
        <w:t>Count</w:t>
      </w:r>
      <w:r w:rsidRPr="003370E2">
        <w:rPr>
          <w:rFonts w:ascii="Times New Roman Tj" w:hAnsi="Times New Roman Tj"/>
          <w:sz w:val="24"/>
          <w:szCs w:val="24"/>
        </w:rPr>
        <w:t xml:space="preserve"> ([</w:t>
      </w:r>
      <w:r w:rsidRPr="003370E2">
        <w:rPr>
          <w:rFonts w:ascii="Times New Roman Tj" w:hAnsi="Times New Roman Tj"/>
          <w:sz w:val="24"/>
          <w:szCs w:val="24"/>
          <w:lang w:val="en-US"/>
        </w:rPr>
        <w:t>all</w:t>
      </w:r>
      <w:r w:rsidRPr="003370E2">
        <w:rPr>
          <w:rFonts w:ascii="Times New Roman Tj" w:hAnsi="Times New Roman Tj"/>
          <w:sz w:val="24"/>
          <w:szCs w:val="24"/>
        </w:rPr>
        <w:t xml:space="preserve"> | </w:t>
      </w:r>
      <w:r w:rsidRPr="003370E2">
        <w:rPr>
          <w:rFonts w:ascii="Times New Roman Tj" w:hAnsi="Times New Roman Tj"/>
          <w:sz w:val="24"/>
          <w:szCs w:val="24"/>
          <w:lang w:val="en-US"/>
        </w:rPr>
        <w:t>distinct</w:t>
      </w:r>
      <w:r w:rsidRPr="003370E2">
        <w:rPr>
          <w:rFonts w:ascii="Times New Roman Tj" w:hAnsi="Times New Roman Tj"/>
          <w:sz w:val="24"/>
          <w:szCs w:val="24"/>
        </w:rPr>
        <w:t>] ифода)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суммаи њамаи додањо;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миёнаи геометрии хамаи киматхо;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3370E2">
        <w:rPr>
          <w:rFonts w:ascii="Times New Roman Tj" w:hAnsi="Times New Roman Tj"/>
          <w:sz w:val="24"/>
          <w:szCs w:val="24"/>
          <w:lang w:val="en-US"/>
        </w:rPr>
        <w:t>NULL</w:t>
      </w:r>
      <w:r w:rsidRPr="003370E2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@163. Синтаксиси дурусти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кадом аст?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$A) INSERT values (</w:t>
      </w:r>
      <w:r w:rsidRPr="003370E2">
        <w:rPr>
          <w:rFonts w:ascii="Times New Roman Tj" w:hAnsi="Times New Roman Tj"/>
          <w:szCs w:val="24"/>
          <w:lang w:val="ru-RU"/>
        </w:rPr>
        <w:t>додахо</w:t>
      </w:r>
      <w:r w:rsidRPr="003370E2">
        <w:rPr>
          <w:rFonts w:ascii="Times New Roman Tj" w:hAnsi="Times New Roman Tj"/>
          <w:szCs w:val="24"/>
        </w:rPr>
        <w:t>) [INTO] &lt;</w:t>
      </w:r>
      <w:r w:rsidRPr="003370E2">
        <w:rPr>
          <w:rFonts w:ascii="Times New Roman Tj" w:hAnsi="Times New Roman Tj"/>
          <w:szCs w:val="24"/>
          <w:lang w:val="ru-RU"/>
        </w:rPr>
        <w:t>номи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чадвал</w:t>
      </w:r>
      <w:r w:rsidRPr="003370E2">
        <w:rPr>
          <w:rFonts w:ascii="Times New Roman Tj" w:hAnsi="Times New Roman Tj"/>
          <w:szCs w:val="24"/>
        </w:rPr>
        <w:t>&gt;;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$B) INSERT INTO &lt;</w:t>
      </w:r>
      <w:r w:rsidRPr="003370E2">
        <w:rPr>
          <w:rFonts w:ascii="Times New Roman Tj" w:hAnsi="Times New Roman Tj"/>
          <w:szCs w:val="24"/>
          <w:lang w:val="ru-RU"/>
        </w:rPr>
        <w:t>Номи</w:t>
      </w:r>
      <w:r w:rsidRPr="003370E2">
        <w:rPr>
          <w:rFonts w:ascii="Times New Roman Tj" w:hAnsi="Times New Roman Tj"/>
          <w:szCs w:val="24"/>
        </w:rPr>
        <w:t xml:space="preserve"> </w:t>
      </w:r>
      <w:r w:rsidRPr="003370E2">
        <w:rPr>
          <w:rFonts w:ascii="Times New Roman Tj" w:hAnsi="Times New Roman Tj"/>
          <w:szCs w:val="24"/>
          <w:lang w:val="ru-RU"/>
        </w:rPr>
        <w:t>чадвал</w:t>
      </w:r>
      <w:r w:rsidRPr="003370E2">
        <w:rPr>
          <w:rFonts w:ascii="Times New Roman Tj" w:hAnsi="Times New Roman Tj"/>
          <w:szCs w:val="24"/>
        </w:rPr>
        <w:t>&gt; SELECT &lt;</w:t>
      </w:r>
      <w:r w:rsidRPr="003370E2">
        <w:rPr>
          <w:rFonts w:ascii="Times New Roman Tj" w:hAnsi="Times New Roman Tj"/>
          <w:szCs w:val="24"/>
          <w:lang w:val="ru-RU"/>
        </w:rPr>
        <w:t>номи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чадвал</w:t>
      </w:r>
      <w:r w:rsidRPr="003370E2">
        <w:rPr>
          <w:rFonts w:ascii="Times New Roman Tj" w:hAnsi="Times New Roman Tj"/>
          <w:szCs w:val="24"/>
        </w:rPr>
        <w:t>&gt;;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$C) INSERT [INTO] &lt;</w:t>
      </w:r>
      <w:r w:rsidRPr="003370E2">
        <w:rPr>
          <w:rFonts w:ascii="Times New Roman Tj" w:hAnsi="Times New Roman Tj"/>
          <w:szCs w:val="24"/>
          <w:lang w:val="ru-RU"/>
        </w:rPr>
        <w:t>номи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чадвал</w:t>
      </w:r>
      <w:r w:rsidRPr="003370E2">
        <w:rPr>
          <w:rFonts w:ascii="Times New Roman Tj" w:hAnsi="Times New Roman Tj"/>
          <w:szCs w:val="24"/>
        </w:rPr>
        <w:t>&gt; [(</w:t>
      </w:r>
      <w:r w:rsidRPr="003370E2">
        <w:rPr>
          <w:rFonts w:ascii="Times New Roman Tj" w:hAnsi="Times New Roman Tj"/>
          <w:szCs w:val="24"/>
          <w:lang w:val="ru-RU"/>
        </w:rPr>
        <w:t>руихати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сутунхо</w:t>
      </w:r>
      <w:r w:rsidRPr="003370E2">
        <w:rPr>
          <w:rFonts w:ascii="Times New Roman Tj" w:hAnsi="Times New Roman Tj"/>
          <w:szCs w:val="24"/>
        </w:rPr>
        <w:t>)] values (</w:t>
      </w:r>
      <w:r w:rsidRPr="003370E2">
        <w:rPr>
          <w:rFonts w:ascii="Times New Roman Tj" w:hAnsi="Times New Roman Tj"/>
          <w:szCs w:val="24"/>
          <w:lang w:val="ru-RU"/>
        </w:rPr>
        <w:t>додахо</w:t>
      </w:r>
      <w:r w:rsidRPr="003370E2">
        <w:rPr>
          <w:rFonts w:ascii="Times New Roman Tj" w:hAnsi="Times New Roman Tj"/>
          <w:szCs w:val="24"/>
        </w:rPr>
        <w:t>);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$D) values (</w:t>
      </w:r>
      <w:r w:rsidRPr="003370E2">
        <w:rPr>
          <w:rFonts w:ascii="Times New Roman Tj" w:hAnsi="Times New Roman Tj"/>
          <w:szCs w:val="24"/>
          <w:lang w:val="ru-RU"/>
        </w:rPr>
        <w:t>додањо</w:t>
      </w:r>
      <w:r w:rsidRPr="003370E2">
        <w:rPr>
          <w:rFonts w:ascii="Times New Roman Tj" w:hAnsi="Times New Roman Tj"/>
          <w:szCs w:val="24"/>
        </w:rPr>
        <w:t>) Insert int</w:t>
      </w:r>
      <w:r w:rsidRPr="003370E2">
        <w:rPr>
          <w:rFonts w:ascii="Times New Roman Tj" w:hAnsi="Times New Roman Tj"/>
          <w:szCs w:val="24"/>
          <w:lang w:val="ru-RU"/>
        </w:rPr>
        <w:t>о</w:t>
      </w:r>
      <w:r w:rsidRPr="003370E2">
        <w:rPr>
          <w:rFonts w:ascii="Times New Roman Tj" w:hAnsi="Times New Roman Tj"/>
          <w:szCs w:val="24"/>
        </w:rPr>
        <w:t xml:space="preserve"> &lt;</w:t>
      </w:r>
      <w:r w:rsidRPr="003370E2">
        <w:rPr>
          <w:rFonts w:ascii="Times New Roman Tj" w:hAnsi="Times New Roman Tj"/>
          <w:szCs w:val="24"/>
          <w:lang w:val="ru-RU"/>
        </w:rPr>
        <w:t>номи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љадвал</w:t>
      </w:r>
      <w:r w:rsidRPr="003370E2">
        <w:rPr>
          <w:rFonts w:ascii="Times New Roman Tj" w:hAnsi="Times New Roman Tj"/>
          <w:szCs w:val="24"/>
        </w:rPr>
        <w:t>&gt;;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$E) INSERT [INTO] (</w:t>
      </w:r>
      <w:r w:rsidRPr="003370E2">
        <w:rPr>
          <w:rFonts w:ascii="Times New Roman Tj" w:hAnsi="Times New Roman Tj"/>
          <w:szCs w:val="24"/>
          <w:lang w:val="ru-RU"/>
        </w:rPr>
        <w:t>руихати</w:t>
      </w:r>
      <w:r w:rsidRPr="003370E2">
        <w:rPr>
          <w:rFonts w:ascii="Times New Roman Tj" w:hAnsi="Times New Roman Tj"/>
          <w:szCs w:val="24"/>
        </w:rPr>
        <w:t>_</w:t>
      </w:r>
      <w:r w:rsidRPr="003370E2">
        <w:rPr>
          <w:rFonts w:ascii="Times New Roman Tj" w:hAnsi="Times New Roman Tj"/>
          <w:szCs w:val="24"/>
          <w:lang w:val="ru-RU"/>
        </w:rPr>
        <w:t>сутунхо</w:t>
      </w:r>
      <w:r w:rsidRPr="003370E2">
        <w:rPr>
          <w:rFonts w:ascii="Times New Roman Tj" w:hAnsi="Times New Roman Tj"/>
          <w:szCs w:val="24"/>
        </w:rPr>
        <w:t>) values (</w:t>
      </w:r>
      <w:r w:rsidRPr="003370E2">
        <w:rPr>
          <w:rFonts w:ascii="Times New Roman Tj" w:hAnsi="Times New Roman Tj"/>
          <w:szCs w:val="24"/>
          <w:lang w:val="ru-RU"/>
        </w:rPr>
        <w:t>додахо</w:t>
      </w:r>
      <w:r w:rsidRPr="003370E2">
        <w:rPr>
          <w:rFonts w:ascii="Times New Roman Tj" w:hAnsi="Times New Roman Tj"/>
          <w:szCs w:val="24"/>
        </w:rPr>
        <w:t>);</w:t>
      </w:r>
    </w:p>
    <w:p w:rsidR="00762EC9" w:rsidRPr="003370E2" w:rsidRDefault="00762EC9" w:rsidP="00890F39">
      <w:pPr>
        <w:pStyle w:val="a"/>
        <w:spacing w:line="276" w:lineRule="auto"/>
        <w:jc w:val="both"/>
        <w:rPr>
          <w:rFonts w:ascii="Times New Roman Tj" w:hAnsi="Times New Roman Tj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@164. </w:t>
      </w:r>
      <w:r w:rsidRPr="003370E2">
        <w:rPr>
          <w:rFonts w:ascii="Times New Roman Tj" w:hAnsi="Times New Roman Tj"/>
          <w:sz w:val="24"/>
          <w:szCs w:val="24"/>
        </w:rPr>
        <w:t>Функсияи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DateDiff (</w:t>
      </w:r>
      <w:r w:rsidRPr="003370E2">
        <w:rPr>
          <w:rFonts w:ascii="Times New Roman Tj" w:hAnsi="Times New Roman Tj"/>
          <w:sz w:val="24"/>
          <w:szCs w:val="24"/>
        </w:rPr>
        <w:t>навъ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ибтидо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интињо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3370E2">
        <w:rPr>
          <w:rFonts w:ascii="Times New Roman Tj" w:hAnsi="Times New Roman Tj"/>
          <w:sz w:val="24"/>
          <w:szCs w:val="24"/>
        </w:rPr>
        <w:t>чиро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мекунад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@165.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GetDate</w:t>
      </w:r>
      <w:r w:rsidRPr="003370E2">
        <w:rPr>
          <w:rFonts w:ascii="Times New Roman Tj" w:hAnsi="Times New Roman Tj"/>
          <w:sz w:val="24"/>
          <w:szCs w:val="24"/>
        </w:rPr>
        <w:t xml:space="preserve"> () чиро ифода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@166. Кадоме аз навъњо(тип)-и зерин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Server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@167. </w:t>
      </w:r>
      <w:r w:rsidRPr="003370E2">
        <w:rPr>
          <w:rFonts w:ascii="Times New Roman Tj" w:hAnsi="Times New Roman Tj"/>
          <w:sz w:val="24"/>
          <w:szCs w:val="24"/>
        </w:rPr>
        <w:t>Кадоме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аз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навъњо</w:t>
      </w:r>
      <w:r w:rsidRPr="003370E2">
        <w:rPr>
          <w:rFonts w:ascii="Times New Roman Tj" w:hAnsi="Times New Roman Tj"/>
          <w:sz w:val="24"/>
          <w:szCs w:val="24"/>
          <w:lang w:val="en-US"/>
        </w:rPr>
        <w:t>(</w:t>
      </w:r>
      <w:r w:rsidRPr="003370E2">
        <w:rPr>
          <w:rFonts w:ascii="Times New Roman Tj" w:hAnsi="Times New Roman Tj"/>
          <w:sz w:val="24"/>
          <w:szCs w:val="24"/>
        </w:rPr>
        <w:t>тип</w:t>
      </w:r>
      <w:r w:rsidRPr="003370E2">
        <w:rPr>
          <w:rFonts w:ascii="Times New Roman Tj" w:hAnsi="Times New Roman Tj"/>
          <w:sz w:val="24"/>
          <w:szCs w:val="24"/>
          <w:lang w:val="en-US"/>
        </w:rPr>
        <w:t>)-</w:t>
      </w:r>
      <w:r w:rsidRPr="003370E2">
        <w:rPr>
          <w:rFonts w:ascii="Times New Roman Tj" w:hAnsi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зерин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3370E2">
        <w:rPr>
          <w:rFonts w:ascii="Times New Roman Tj" w:hAnsi="Times New Roman Tj"/>
          <w:sz w:val="24"/>
          <w:szCs w:val="24"/>
        </w:rPr>
        <w:t>истифода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бурда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double;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binary;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@168. </w:t>
      </w:r>
      <w:r w:rsidRPr="003370E2">
        <w:rPr>
          <w:rFonts w:ascii="Times New Roman Tj" w:hAnsi="Times New Roman Tj"/>
          <w:sz w:val="24"/>
          <w:szCs w:val="24"/>
        </w:rPr>
        <w:t>Кадоме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аз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навъњо</w:t>
      </w:r>
      <w:r w:rsidRPr="003370E2">
        <w:rPr>
          <w:rFonts w:ascii="Times New Roman Tj" w:hAnsi="Times New Roman Tj"/>
          <w:sz w:val="24"/>
          <w:szCs w:val="24"/>
          <w:lang w:val="en-US"/>
        </w:rPr>
        <w:t>(</w:t>
      </w:r>
      <w:r w:rsidRPr="003370E2">
        <w:rPr>
          <w:rFonts w:ascii="Times New Roman Tj" w:hAnsi="Times New Roman Tj"/>
          <w:sz w:val="24"/>
          <w:szCs w:val="24"/>
        </w:rPr>
        <w:t>тип</w:t>
      </w:r>
      <w:r w:rsidRPr="003370E2">
        <w:rPr>
          <w:rFonts w:ascii="Times New Roman Tj" w:hAnsi="Times New Roman Tj"/>
          <w:sz w:val="24"/>
          <w:szCs w:val="24"/>
          <w:lang w:val="en-US"/>
        </w:rPr>
        <w:t>)-</w:t>
      </w:r>
      <w:r w:rsidRPr="003370E2">
        <w:rPr>
          <w:rFonts w:ascii="Times New Roman Tj" w:hAnsi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зерин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3370E2">
        <w:rPr>
          <w:rFonts w:ascii="Times New Roman Tj" w:hAnsi="Times New Roman Tj"/>
          <w:sz w:val="24"/>
          <w:szCs w:val="24"/>
        </w:rPr>
        <w:t>истифода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бурда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Column;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Rows;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@169. </w:t>
      </w:r>
      <w:r w:rsidRPr="003370E2">
        <w:rPr>
          <w:rFonts w:ascii="Times New Roman Tj" w:hAnsi="Times New Roman Tj"/>
          <w:sz w:val="24"/>
          <w:szCs w:val="24"/>
        </w:rPr>
        <w:t>Кадоме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аз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навъњо</w:t>
      </w:r>
      <w:r w:rsidRPr="003370E2">
        <w:rPr>
          <w:rFonts w:ascii="Times New Roman Tj" w:hAnsi="Times New Roman Tj"/>
          <w:sz w:val="24"/>
          <w:szCs w:val="24"/>
          <w:lang w:val="en-US"/>
        </w:rPr>
        <w:t>(</w:t>
      </w:r>
      <w:r w:rsidRPr="003370E2">
        <w:rPr>
          <w:rFonts w:ascii="Times New Roman Tj" w:hAnsi="Times New Roman Tj"/>
          <w:sz w:val="24"/>
          <w:szCs w:val="24"/>
        </w:rPr>
        <w:t>тип</w:t>
      </w:r>
      <w:r w:rsidRPr="003370E2">
        <w:rPr>
          <w:rFonts w:ascii="Times New Roman Tj" w:hAnsi="Times New Roman Tj"/>
          <w:sz w:val="24"/>
          <w:szCs w:val="24"/>
          <w:lang w:val="en-US"/>
        </w:rPr>
        <w:t>)-</w:t>
      </w:r>
      <w:r w:rsidRPr="003370E2">
        <w:rPr>
          <w:rFonts w:ascii="Times New Roman Tj" w:hAnsi="Times New Roman Tj"/>
          <w:sz w:val="24"/>
          <w:szCs w:val="24"/>
        </w:rPr>
        <w:t>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зерин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SQL Server </w:t>
      </w:r>
      <w:r w:rsidRPr="003370E2">
        <w:rPr>
          <w:rFonts w:ascii="Times New Roman Tj" w:hAnsi="Times New Roman Tj"/>
          <w:sz w:val="24"/>
          <w:szCs w:val="24"/>
        </w:rPr>
        <w:t>истифода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бурда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byte;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uniqueIdentifier;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Guid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string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@170. Барои дохил намудани ададњои њаќиќї аз кадом навъ истифода менамоем?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float;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double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money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@171. Кадом навъ ададњои бутуни аз 0 то 255-ро дар бар мегирад?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int;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TinyInt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byte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@172. Дарозии номи объектњо то чанд рамз дошта метавонад?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то 127;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то 255;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256;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8;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то 128;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@173. Дар дохили номи объект кадоме аз рамзњои зеринро истифода карда наметавонем?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харфњои лотинї;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русї;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раќамњо;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!,%,^;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[]_;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@174. Дар дохили номи объект кадоме аз рамзњои зеринро истифода карда наметавонем?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њарфњои лотинї;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њарфњои русї;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раќамњо;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ќавсњо ва љои холї(пробел);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[]_;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@175. Агар номи объект љойи холї дошта бошад?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дар дохили ќавсњои квадратї навишта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 дохили ќавсњои оддї навишта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дар дохили ќавсњои фигуравї навишта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 байнашон рамзи «_» гузошта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якљоя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@176. Номи таѓйирёбандаи локалї бо кадом рамз оѓоз меёбад?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!;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%;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$;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#;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@177. Кадоме аз фаслњои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барои гур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њбандии додањо хизмат мекунад?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ORDER BY;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</w:t>
      </w:r>
      <w:r w:rsidRPr="003370E2">
        <w:rPr>
          <w:rFonts w:ascii="Times New Roman Tj" w:hAnsi="Times New Roman Tj"/>
          <w:noProof/>
          <w:sz w:val="24"/>
          <w:szCs w:val="24"/>
          <w:lang w:val="en-US"/>
        </w:rPr>
        <w:t xml:space="preserve"> GROUP BY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GROUP;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GROUP BY HAVING;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where;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@178. </w:t>
      </w:r>
      <w:r w:rsidRPr="003370E2">
        <w:rPr>
          <w:rFonts w:ascii="Times New Roman Tj" w:hAnsi="Times New Roman Tj"/>
          <w:sz w:val="24"/>
          <w:szCs w:val="24"/>
        </w:rPr>
        <w:t>Натиљаи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SELECT </w:t>
      </w:r>
      <w:r w:rsidRPr="003370E2">
        <w:rPr>
          <w:rFonts w:ascii="Times New Roman Tj" w:hAnsi="Times New Roman Tj"/>
          <w:sz w:val="24"/>
          <w:szCs w:val="24"/>
        </w:rPr>
        <w:t>насаб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+’ ’+Substring (ном, 1, 1) FROM </w:t>
      </w:r>
      <w:r w:rsidRPr="003370E2">
        <w:rPr>
          <w:rFonts w:ascii="Times New Roman Tj" w:hAnsi="Times New Roman Tj"/>
          <w:sz w:val="24"/>
          <w:szCs w:val="24"/>
        </w:rPr>
        <w:t>Донишљу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...?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насаби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@179.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насаб +’ ’+</w:t>
      </w:r>
      <w:r w:rsidRPr="003370E2">
        <w:rPr>
          <w:rFonts w:ascii="Times New Roman Tj" w:hAnsi="Times New Roman Tj"/>
          <w:sz w:val="24"/>
          <w:szCs w:val="24"/>
          <w:lang w:val="en-US"/>
        </w:rPr>
        <w:t>Substring</w:t>
      </w:r>
      <w:r w:rsidRPr="003370E2">
        <w:rPr>
          <w:rFonts w:ascii="Times New Roman Tj" w:hAnsi="Times New Roman Tj"/>
          <w:sz w:val="24"/>
          <w:szCs w:val="24"/>
        </w:rPr>
        <w:t xml:space="preserve"> (ном, 1, 1) </w:t>
      </w:r>
      <w:r w:rsidRPr="003370E2">
        <w:rPr>
          <w:rFonts w:ascii="Times New Roman Tj" w:hAnsi="Times New Roman Tj"/>
          <w:sz w:val="24"/>
          <w:szCs w:val="24"/>
          <w:lang w:val="en-US"/>
        </w:rPr>
        <w:t>FROM</w:t>
      </w:r>
      <w:r w:rsidRPr="003370E2">
        <w:rPr>
          <w:rFonts w:ascii="Times New Roman Tj" w:hAnsi="Times New Roman Tj"/>
          <w:sz w:val="24"/>
          <w:szCs w:val="24"/>
        </w:rPr>
        <w:t xml:space="preserve"> Донишљу </w:t>
      </w:r>
      <w:r w:rsidRPr="003370E2">
        <w:rPr>
          <w:rFonts w:ascii="Times New Roman Tj" w:hAnsi="Times New Roman Tj"/>
          <w:sz w:val="24"/>
          <w:szCs w:val="24"/>
          <w:lang w:val="en-US"/>
        </w:rPr>
        <w:t>Where</w:t>
      </w:r>
      <w:r w:rsidRPr="003370E2">
        <w:rPr>
          <w:rFonts w:ascii="Times New Roman Tj" w:hAnsi="Times New Roman Tj"/>
          <w:sz w:val="24"/>
          <w:szCs w:val="24"/>
        </w:rPr>
        <w:t xml:space="preserve"> курс=2 ...?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насаб ва њарфи аввали номи донишљуёни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@180.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ном, насаб </w:t>
      </w:r>
      <w:r w:rsidRPr="003370E2">
        <w:rPr>
          <w:rFonts w:ascii="Times New Roman Tj" w:hAnsi="Times New Roman Tj"/>
          <w:sz w:val="24"/>
          <w:szCs w:val="24"/>
          <w:lang w:val="en-US"/>
        </w:rPr>
        <w:t>FROM</w:t>
      </w:r>
      <w:r w:rsidRPr="003370E2">
        <w:rPr>
          <w:rFonts w:ascii="Times New Roman Tj" w:hAnsi="Times New Roman Tj"/>
          <w:sz w:val="24"/>
          <w:szCs w:val="24"/>
        </w:rPr>
        <w:t xml:space="preserve"> Донишљу </w:t>
      </w:r>
      <w:r w:rsidRPr="003370E2">
        <w:rPr>
          <w:rFonts w:ascii="Times New Roman Tj" w:hAnsi="Times New Roman Tj"/>
          <w:sz w:val="24"/>
          <w:szCs w:val="24"/>
          <w:lang w:val="en-US"/>
        </w:rPr>
        <w:t>Where</w:t>
      </w:r>
      <w:r w:rsidRPr="003370E2">
        <w:rPr>
          <w:rFonts w:ascii="Times New Roman Tj" w:hAnsi="Times New Roman Tj"/>
          <w:sz w:val="24"/>
          <w:szCs w:val="24"/>
        </w:rPr>
        <w:t xml:space="preserve"> курс </w:t>
      </w:r>
      <w:r w:rsidRPr="003370E2">
        <w:rPr>
          <w:rFonts w:ascii="Times New Roman Tj" w:hAnsi="Times New Roman Tj"/>
          <w:sz w:val="24"/>
          <w:szCs w:val="24"/>
          <w:lang w:val="en-US"/>
        </w:rPr>
        <w:t>BETWEEN</w:t>
      </w:r>
      <w:r w:rsidRPr="003370E2">
        <w:rPr>
          <w:rFonts w:ascii="Times New Roman Tj" w:hAnsi="Times New Roman Tj"/>
          <w:sz w:val="24"/>
          <w:szCs w:val="24"/>
        </w:rPr>
        <w:t xml:space="preserve"> 2 </w:t>
      </w:r>
      <w:r w:rsidRPr="003370E2">
        <w:rPr>
          <w:rFonts w:ascii="Times New Roman Tj" w:hAnsi="Times New Roman Tj"/>
          <w:sz w:val="24"/>
          <w:szCs w:val="24"/>
          <w:lang w:val="en-US"/>
        </w:rPr>
        <w:t>and</w:t>
      </w:r>
      <w:r w:rsidRPr="003370E2">
        <w:rPr>
          <w:rFonts w:ascii="Times New Roman Tj" w:hAnsi="Times New Roman Tj"/>
          <w:sz w:val="24"/>
          <w:szCs w:val="24"/>
        </w:rPr>
        <w:t xml:space="preserve"> 4 ...?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ном ва насаби донишљуёни курси 2 ва 4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3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ном ва насаби донишљуёни курси 1 ва 5 пешнињод карда мешавад;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2,3,4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@181.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ном, насаб </w:t>
      </w:r>
      <w:r w:rsidRPr="003370E2">
        <w:rPr>
          <w:rFonts w:ascii="Times New Roman Tj" w:hAnsi="Times New Roman Tj"/>
          <w:sz w:val="24"/>
          <w:szCs w:val="24"/>
          <w:lang w:val="en-US"/>
        </w:rPr>
        <w:t>FROM</w:t>
      </w:r>
      <w:r w:rsidRPr="003370E2">
        <w:rPr>
          <w:rFonts w:ascii="Times New Roman Tj" w:hAnsi="Times New Roman Tj"/>
          <w:sz w:val="24"/>
          <w:szCs w:val="24"/>
        </w:rPr>
        <w:t xml:space="preserve"> Донишљу </w:t>
      </w:r>
      <w:r w:rsidRPr="003370E2">
        <w:rPr>
          <w:rFonts w:ascii="Times New Roman Tj" w:hAnsi="Times New Roman Tj"/>
          <w:sz w:val="24"/>
          <w:szCs w:val="24"/>
          <w:lang w:val="en-US"/>
        </w:rPr>
        <w:t>Where</w:t>
      </w:r>
      <w:r w:rsidRPr="003370E2">
        <w:rPr>
          <w:rFonts w:ascii="Times New Roman Tj" w:hAnsi="Times New Roman Tj"/>
          <w:sz w:val="24"/>
          <w:szCs w:val="24"/>
        </w:rPr>
        <w:t xml:space="preserve"> курс </w:t>
      </w:r>
      <w:r w:rsidRPr="003370E2">
        <w:rPr>
          <w:rFonts w:ascii="Times New Roman Tj" w:hAnsi="Times New Roman Tj"/>
          <w:sz w:val="24"/>
          <w:szCs w:val="24"/>
          <w:lang w:val="en-US"/>
        </w:rPr>
        <w:t>IN</w:t>
      </w:r>
      <w:r w:rsidRPr="003370E2">
        <w:rPr>
          <w:rFonts w:ascii="Times New Roman Tj" w:hAnsi="Times New Roman Tj"/>
          <w:sz w:val="24"/>
          <w:szCs w:val="24"/>
        </w:rPr>
        <w:t xml:space="preserve"> (2, 4) ...?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2 пешниод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ном ва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2 ва 4 пешниход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ном ва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3 пешниход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 ва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1 ва 5 пешниход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 ва насаби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уёни курси 2,3,4 пешниход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@182. Дар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Донишљу (сутуни1, сутуни2) </w:t>
      </w:r>
      <w:r w:rsidRPr="003370E2">
        <w:rPr>
          <w:rFonts w:ascii="Times New Roman Tj" w:hAnsi="Times New Roman Tj"/>
          <w:sz w:val="24"/>
          <w:szCs w:val="24"/>
          <w:lang w:val="en-US"/>
        </w:rPr>
        <w:t>VALUES</w:t>
      </w:r>
      <w:r w:rsidRPr="003370E2">
        <w:rPr>
          <w:rFonts w:ascii="Times New Roman Tj" w:hAnsi="Times New Roman Tj"/>
          <w:sz w:val="24"/>
          <w:szCs w:val="24"/>
        </w:rPr>
        <w:t xml:space="preserve"> (</w:t>
      </w:r>
      <w:r w:rsidRPr="003370E2">
        <w:rPr>
          <w:rFonts w:ascii="Times New Roman Tj" w:hAnsi="Times New Roman Tj"/>
          <w:sz w:val="24"/>
          <w:szCs w:val="24"/>
          <w:lang w:val="en-US"/>
        </w:rPr>
        <w:t>NEWID</w:t>
      </w:r>
      <w:r w:rsidRPr="003370E2">
        <w:rPr>
          <w:rFonts w:ascii="Times New Roman Tj" w:hAnsi="Times New Roman Tj"/>
          <w:sz w:val="24"/>
          <w:szCs w:val="24"/>
        </w:rPr>
        <w:t xml:space="preserve"> (), ’</w:t>
      </w:r>
      <w:r w:rsidRPr="003370E2">
        <w:rPr>
          <w:rFonts w:ascii="Times New Roman Tj" w:hAnsi="Times New Roman Tj"/>
          <w:sz w:val="24"/>
          <w:szCs w:val="24"/>
          <w:lang w:val="en-US"/>
        </w:rPr>
        <w:t>Farukh</w:t>
      </w:r>
      <w:r w:rsidRPr="003370E2">
        <w:rPr>
          <w:rFonts w:ascii="Times New Roman Tj" w:hAnsi="Times New Roman Tj"/>
          <w:sz w:val="24"/>
          <w:szCs w:val="24"/>
        </w:rPr>
        <w:t xml:space="preserve">’)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NEWID</w:t>
      </w:r>
      <w:r w:rsidRPr="003370E2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ба сутуни 1 ќимати ададї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номи љадвалро нишон медињад;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 сутуни1 ќимате, ки дорои 32-рамз аст,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 сутуни1 ќимати мантиќї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 сутуни1 ќимате, ки дорои 30-рамз аст,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@183.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барои дохил намудани додањо;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барои иваз намудани додањо;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интихоби додањо;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барои нест кардани додањо;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барои нест кардани љадвал;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@184. Барои нест намудани љадвали сохташуда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@185. Барои нест намудани пойгоњи додањо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@186. Барои нест намудани протседура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протседура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@187. Барои нест намудани намоиш (представление)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намоиш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@188. Барои иваз намудани додањо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намоиш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$D) CREATE;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DROP;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@189. </w:t>
      </w:r>
      <w:r w:rsidRPr="003370E2">
        <w:rPr>
          <w:rFonts w:ascii="Times New Roman Tj" w:hAnsi="Times New Roman Tj"/>
          <w:sz w:val="24"/>
          <w:szCs w:val="24"/>
        </w:rPr>
        <w:t>Натиљаи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SELECT TOP 10 </w:t>
      </w:r>
      <w:r w:rsidRPr="003370E2">
        <w:rPr>
          <w:rFonts w:ascii="Times New Roman Tj" w:hAnsi="Times New Roman Tj"/>
          <w:sz w:val="24"/>
          <w:szCs w:val="24"/>
        </w:rPr>
        <w:t>ном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370E2">
        <w:rPr>
          <w:rFonts w:ascii="Times New Roman Tj" w:hAnsi="Times New Roman Tj"/>
          <w:sz w:val="24"/>
          <w:szCs w:val="24"/>
        </w:rPr>
        <w:t>насаб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FROM </w:t>
      </w:r>
      <w:r w:rsidRPr="003370E2">
        <w:rPr>
          <w:rFonts w:ascii="Times New Roman Tj" w:hAnsi="Times New Roman Tj"/>
          <w:sz w:val="24"/>
          <w:szCs w:val="24"/>
        </w:rPr>
        <w:t>Донишљу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Where Substring (ном, 1, 1) =’A’ …?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 xml:space="preserve">ном ва насаби 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10 нафар </w:t>
      </w:r>
      <w:r w:rsidRPr="003370E2">
        <w:rPr>
          <w:rFonts w:ascii="Times New Roman Tj" w:hAnsi="Times New Roman Tj"/>
          <w:sz w:val="24"/>
          <w:szCs w:val="24"/>
        </w:rPr>
        <w:t>донишљуёне, ки номашон бо њарфи «А» сар мешавад,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ном ва насаби 10 нафар донишљуёне, ки насабашон бо њарфи «А» сар мешавад,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 ва насаби 10 нафар дониш</w:t>
      </w:r>
      <w:r w:rsidRPr="003370E2">
        <w:rPr>
          <w:rFonts w:ascii="Times New Roman Tj" w:hAnsi="Times New Roman Tj"/>
          <w:sz w:val="24"/>
          <w:szCs w:val="24"/>
          <w:lang w:val="en-US"/>
        </w:rPr>
        <w:t>x</w:t>
      </w:r>
      <w:r w:rsidRPr="003370E2">
        <w:rPr>
          <w:rFonts w:ascii="Times New Roman Tj" w:hAnsi="Times New Roman Tj"/>
          <w:sz w:val="24"/>
          <w:szCs w:val="24"/>
        </w:rPr>
        <w:t>уёне, ки насабашон дорои {арфи «А» мебошад,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@190.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ном, насаб </w:t>
      </w:r>
      <w:r w:rsidRPr="003370E2">
        <w:rPr>
          <w:rFonts w:ascii="Times New Roman Tj" w:hAnsi="Times New Roman Tj"/>
          <w:sz w:val="24"/>
          <w:szCs w:val="24"/>
          <w:lang w:val="en-US"/>
        </w:rPr>
        <w:t>FROM</w:t>
      </w:r>
      <w:r w:rsidRPr="003370E2">
        <w:rPr>
          <w:rFonts w:ascii="Times New Roman Tj" w:hAnsi="Times New Roman Tj"/>
          <w:sz w:val="24"/>
          <w:szCs w:val="24"/>
        </w:rPr>
        <w:t xml:space="preserve"> Донишљу </w:t>
      </w:r>
      <w:r w:rsidRPr="003370E2">
        <w:rPr>
          <w:rFonts w:ascii="Times New Roman Tj" w:hAnsi="Times New Roman Tj"/>
          <w:sz w:val="24"/>
          <w:szCs w:val="24"/>
          <w:lang w:val="en-US"/>
        </w:rPr>
        <w:t>Where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Substring</w:t>
      </w:r>
      <w:r w:rsidRPr="003370E2">
        <w:rPr>
          <w:rFonts w:ascii="Times New Roman Tj" w:hAnsi="Times New Roman Tj"/>
          <w:sz w:val="24"/>
          <w:szCs w:val="24"/>
        </w:rPr>
        <w:t xml:space="preserve"> (ном, 1, 1) =’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’ …?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ном ва насаби донишљуёне, ки номашон бо њарфи «А» сар мешавад,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донишљуёне, ки насабашон бо њарфи «А» сар мешавад,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донишљуёне, ки насабашон дорои њарфи «А» мебошад,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@191. Дар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INSERT</w:t>
      </w:r>
      <w:r w:rsidRPr="003370E2">
        <w:rPr>
          <w:rFonts w:ascii="Times New Roman Tj" w:hAnsi="Times New Roman Tj"/>
          <w:sz w:val="24"/>
          <w:szCs w:val="24"/>
        </w:rPr>
        <w:t xml:space="preserve"> Донишчу (сутуни1, сутуни2) </w:t>
      </w:r>
      <w:r w:rsidRPr="003370E2">
        <w:rPr>
          <w:rFonts w:ascii="Times New Roman Tj" w:hAnsi="Times New Roman Tj"/>
          <w:sz w:val="24"/>
          <w:szCs w:val="24"/>
          <w:lang w:val="en-US"/>
        </w:rPr>
        <w:t>VALUES</w:t>
      </w:r>
      <w:r w:rsidRPr="003370E2">
        <w:rPr>
          <w:rFonts w:ascii="Times New Roman Tj" w:hAnsi="Times New Roman Tj"/>
          <w:sz w:val="24"/>
          <w:szCs w:val="24"/>
        </w:rPr>
        <w:t xml:space="preserve"> (</w:t>
      </w:r>
      <w:r w:rsidRPr="003370E2">
        <w:rPr>
          <w:rFonts w:ascii="Times New Roman Tj" w:hAnsi="Times New Roman Tj"/>
          <w:sz w:val="24"/>
          <w:szCs w:val="24"/>
          <w:lang w:val="en-US"/>
        </w:rPr>
        <w:t>NEWID</w:t>
      </w:r>
      <w:r w:rsidRPr="003370E2">
        <w:rPr>
          <w:rFonts w:ascii="Times New Roman Tj" w:hAnsi="Times New Roman Tj"/>
          <w:sz w:val="24"/>
          <w:szCs w:val="24"/>
        </w:rPr>
        <w:t xml:space="preserve"> (), </w:t>
      </w:r>
      <w:r w:rsidRPr="003370E2">
        <w:rPr>
          <w:rFonts w:ascii="Times New Roman Tj" w:hAnsi="Times New Roman Tj"/>
          <w:sz w:val="24"/>
          <w:szCs w:val="24"/>
          <w:lang w:val="en-US"/>
        </w:rPr>
        <w:t>GETDATE</w:t>
      </w:r>
      <w:r w:rsidRPr="003370E2">
        <w:rPr>
          <w:rFonts w:ascii="Times New Roman Tj" w:hAnsi="Times New Roman Tj"/>
          <w:sz w:val="24"/>
          <w:szCs w:val="24"/>
        </w:rPr>
        <w:t xml:space="preserve">()) функсияи </w:t>
      </w:r>
      <w:r w:rsidRPr="003370E2">
        <w:rPr>
          <w:rFonts w:ascii="Times New Roman Tj" w:hAnsi="Times New Roman Tj"/>
          <w:sz w:val="24"/>
          <w:szCs w:val="24"/>
          <w:lang w:val="en-US"/>
        </w:rPr>
        <w:t>GETDATE</w:t>
      </w:r>
      <w:r w:rsidRPr="003370E2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ба сутуни2 санаи имрўзаро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номи љадвалро нишон медињад; 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 сутуни2 ќимате, ки дорои 32-рамз аст,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 сутуни2 санаи сохтаншудани љадвалро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 сутуни2 санаи намуди 12/12/1995-ро мебахшад;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@192. Барои сохтани љадвали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CREATE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TABLE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@193. Барои сохтани пойгоњи додањо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DATABASE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@194. Барои иваз намудани љадвали сохташуда кадоме аз операторњои зерин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CREATE TABLE;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TABLE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@195. Барои иваз намудани пойгоњи додањо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3370E2">
        <w:rPr>
          <w:rFonts w:ascii="Times New Roman Tj" w:hAnsi="Times New Roman Tj"/>
          <w:sz w:val="24"/>
          <w:szCs w:val="24"/>
        </w:rPr>
        <w:t>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</w:t>
      </w:r>
      <w:r w:rsidRPr="003370E2">
        <w:rPr>
          <w:rFonts w:ascii="Times New Roman Tj" w:hAnsi="Times New Roman Tj"/>
          <w:sz w:val="24"/>
          <w:szCs w:val="24"/>
          <w:lang w:val="en-US"/>
        </w:rPr>
        <w:t>&gt;;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  <w:lang w:val="en-US"/>
        </w:rPr>
        <w:t>DATABASE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@196. Барои сохтани объектњо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DELETE;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UPDATE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@197. Барои иваз намудани объектњо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 xml:space="preserve"> кадоме аз операторњои зер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CREATE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DROP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@198. Барои якљокунии љадвалњо кадом оператор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JOIN;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SELECT;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@199.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дархости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SELECT * FROM </w:t>
      </w:r>
      <w:r w:rsidRPr="003370E2">
        <w:rPr>
          <w:rFonts w:ascii="Times New Roman Tj" w:hAnsi="Times New Roman Tj"/>
          <w:sz w:val="24"/>
          <w:szCs w:val="24"/>
        </w:rPr>
        <w:t>Донишљу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рамзи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ситорача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чи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маъно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дорад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3370E2">
        <w:rPr>
          <w:rFonts w:ascii="Times New Roman Tj" w:hAnsi="Times New Roman Tj"/>
          <w:sz w:val="24"/>
          <w:szCs w:val="24"/>
        </w:rPr>
        <w:t>њамаи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сутунњои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љадвали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донишљу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пешнињод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карда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рамз *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сутуни якуми љадвал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 ва насаби донишљуён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номи 10 то донишљуён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@200.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*, Муаллиф.ном FROM Китоб INNER </w:t>
      </w:r>
      <w:r w:rsidRPr="003370E2">
        <w:rPr>
          <w:rFonts w:ascii="Times New Roman Tj" w:hAnsi="Times New Roman Tj"/>
          <w:sz w:val="24"/>
          <w:szCs w:val="24"/>
          <w:lang w:val="en-US"/>
        </w:rPr>
        <w:t>JOIN</w:t>
      </w:r>
      <w:r w:rsidRPr="003370E2">
        <w:rPr>
          <w:rFonts w:ascii="Times New Roman Tj" w:hAnsi="Times New Roman Tj"/>
          <w:sz w:val="24"/>
          <w:szCs w:val="24"/>
        </w:rPr>
        <w:t xml:space="preserve"> Муаллиф </w:t>
      </w:r>
      <w:r w:rsidRPr="003370E2">
        <w:rPr>
          <w:rFonts w:ascii="Times New Roman Tj" w:hAnsi="Times New Roman Tj"/>
          <w:sz w:val="24"/>
          <w:szCs w:val="24"/>
          <w:lang w:val="en-US"/>
        </w:rPr>
        <w:t>ON</w:t>
      </w:r>
      <w:r w:rsidRPr="003370E2">
        <w:rPr>
          <w:rFonts w:ascii="Times New Roman Tj" w:hAnsi="Times New Roman Tj"/>
          <w:sz w:val="24"/>
          <w:szCs w:val="24"/>
        </w:rPr>
        <w:t xml:space="preserve"> Китоб.Р/тиМуаллиф=Муаллиф.Р/т …?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њамаи сутунњои љадвали китоб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њ</w:t>
      </w:r>
      <w:r w:rsidRPr="003370E2">
        <w:rPr>
          <w:rFonts w:ascii="Times New Roman Tj" w:hAnsi="Times New Roman Tj"/>
          <w:sz w:val="24"/>
          <w:szCs w:val="24"/>
        </w:rPr>
        <w:t>амаи сутунњои љадвали китоб ва номи муаллиф аз љадвали Муаллиф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њамаи сутунњои љадвали китоб ва љадвали муаллиф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номи китоб аз љадвали китоб ва љадвали муаллиф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номи 10 то китоб бо муаллифњо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@201. Натиљаи дархости </w:t>
      </w:r>
      <w:r w:rsidRPr="003370E2">
        <w:rPr>
          <w:rFonts w:ascii="Times New Roman Tj" w:hAnsi="Times New Roman Tj"/>
          <w:sz w:val="24"/>
          <w:szCs w:val="24"/>
          <w:lang w:val="en-US"/>
        </w:rPr>
        <w:t>SELECT</w:t>
      </w:r>
      <w:r w:rsidRPr="003370E2">
        <w:rPr>
          <w:rFonts w:ascii="Times New Roman Tj" w:hAnsi="Times New Roman Tj"/>
          <w:sz w:val="24"/>
          <w:szCs w:val="24"/>
        </w:rPr>
        <w:t xml:space="preserve"> ном </w:t>
      </w:r>
      <w:r w:rsidRPr="003370E2">
        <w:rPr>
          <w:rFonts w:ascii="Times New Roman Tj" w:hAnsi="Times New Roman Tj"/>
          <w:sz w:val="24"/>
          <w:szCs w:val="24"/>
          <w:lang w:val="en-US"/>
        </w:rPr>
        <w:t>FROM</w:t>
      </w:r>
      <w:r w:rsidRPr="003370E2">
        <w:rPr>
          <w:rFonts w:ascii="Times New Roman Tj" w:hAnsi="Times New Roman Tj"/>
          <w:sz w:val="24"/>
          <w:szCs w:val="24"/>
        </w:rPr>
        <w:t xml:space="preserve"> Китоб </w:t>
      </w:r>
      <w:r w:rsidRPr="003370E2">
        <w:rPr>
          <w:rFonts w:ascii="Times New Roman Tj" w:hAnsi="Times New Roman Tj"/>
          <w:sz w:val="24"/>
          <w:szCs w:val="24"/>
          <w:lang w:val="en-US"/>
        </w:rPr>
        <w:t>Where</w:t>
      </w:r>
      <w:r w:rsidRPr="003370E2">
        <w:rPr>
          <w:rFonts w:ascii="Times New Roman Tj" w:hAnsi="Times New Roman Tj"/>
          <w:sz w:val="24"/>
          <w:szCs w:val="24"/>
        </w:rPr>
        <w:t xml:space="preserve"> миќдор&gt; =40…?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китобњое, ки миќдорашон аз 40 то кам аст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40 то китоб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њамаи китобњои дар љадвал буда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китобњое, ки миќдорашон аз 40 то зиёд аст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китоб ва муалифи он пешнињод карда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@202. Барои якљокунии љадвалњо кадом оператор истифода бурда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UNION;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LEFT, RIGHT;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@203. </w:t>
      </w:r>
      <w:r w:rsidRPr="003370E2">
        <w:rPr>
          <w:rFonts w:ascii="Times New Roman Tj" w:hAnsi="Times New Roman Tj"/>
          <w:sz w:val="24"/>
          <w:szCs w:val="24"/>
        </w:rPr>
        <w:t>Изофаноми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файли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асосии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пойгоњи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додањоро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дар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SQL </w:t>
      </w:r>
      <w:r w:rsidRPr="003370E2">
        <w:rPr>
          <w:rFonts w:ascii="Times New Roman Tj" w:hAnsi="Times New Roman Tj"/>
          <w:sz w:val="24"/>
          <w:szCs w:val="24"/>
        </w:rPr>
        <w:t>нишон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дињед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.mdl;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.base;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.mdf;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.ldf;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$E) .dbo;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 xml:space="preserve">@204. </w:t>
      </w:r>
      <w:r w:rsidRPr="003370E2">
        <w:rPr>
          <w:rFonts w:ascii="Times New Roman Tj" w:hAnsi="Times New Roman Tj"/>
          <w:sz w:val="24"/>
          <w:szCs w:val="24"/>
        </w:rPr>
        <w:t>Пойгоњи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додањои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сохташуда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чї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хел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нест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карда</w:t>
      </w:r>
      <w:r w:rsidRPr="003370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370E2">
        <w:rPr>
          <w:rFonts w:ascii="Times New Roman Tj" w:hAnsi="Times New Roman Tj"/>
          <w:sz w:val="24"/>
          <w:szCs w:val="24"/>
        </w:rPr>
        <w:t>мешавад</w:t>
      </w:r>
      <w:r w:rsidRPr="003370E2">
        <w:rPr>
          <w:rFonts w:ascii="Times New Roman Tj" w:hAnsi="Times New Roman Tj"/>
          <w:sz w:val="24"/>
          <w:szCs w:val="24"/>
          <w:lang w:val="en-US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тарафи рости мушро ба болои ин файл пахш карда бо ёрии фармони удалить;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3370E2">
        <w:rPr>
          <w:rFonts w:ascii="Times New Roman Tj" w:hAnsi="Times New Roman Tj"/>
          <w:sz w:val="24"/>
          <w:szCs w:val="24"/>
          <w:lang w:val="en-US"/>
        </w:rPr>
        <w:t>attach</w:t>
      </w:r>
      <w:r w:rsidRPr="003370E2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3370E2">
        <w:rPr>
          <w:rFonts w:ascii="Times New Roman Tj" w:hAnsi="Times New Roman Tj"/>
          <w:sz w:val="24"/>
          <w:szCs w:val="24"/>
          <w:lang w:val="en-US"/>
        </w:rPr>
        <w:t>detach</w:t>
      </w:r>
      <w:r w:rsidRPr="003370E2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DELETE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UPDATE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@205. Кадом тасдиќот дуруст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њангоми эълони таѓйирёбандањо аз оператори </w:t>
      </w:r>
      <w:r w:rsidRPr="003370E2">
        <w:rPr>
          <w:rFonts w:ascii="Times New Roman Tj" w:hAnsi="Times New Roman Tj"/>
          <w:sz w:val="24"/>
          <w:szCs w:val="24"/>
          <w:lang w:val="en-US"/>
        </w:rPr>
        <w:t>DECLARE</w:t>
      </w:r>
      <w:r w:rsidRPr="003370E2">
        <w:rPr>
          <w:rFonts w:ascii="Times New Roman Tj" w:hAnsi="Times New Roman Tj"/>
          <w:sz w:val="24"/>
          <w:szCs w:val="24"/>
        </w:rPr>
        <w:t xml:space="preserve"> истифода бурда мешавад;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эълони типи таѓйирёбандањо њатмї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њангоми номидињї ба таѓйирёбандањо аз рамзи </w:t>
      </w:r>
      <w:r w:rsidRPr="003370E2">
        <w:rPr>
          <w:rFonts w:ascii="Times New Roman Tj" w:hAnsi="Times New Roman Tj"/>
          <w:noProof/>
          <w:sz w:val="24"/>
          <w:szCs w:val="24"/>
        </w:rPr>
        <w:t xml:space="preserve">рамзи сабачка </w:t>
      </w:r>
      <w:r w:rsidRPr="003370E2">
        <w:rPr>
          <w:rFonts w:ascii="Times New Roman Tj" w:hAnsi="Times New Roman Tj"/>
          <w:sz w:val="24"/>
          <w:szCs w:val="24"/>
        </w:rPr>
        <w:t>истифода бурдан мумкин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@206. Кадоме аз пойгоњњо системавї ба њисоб меравад?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$A) master, model, tempdb, systemdata;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$B) master, model, tempdb, msdb;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370E2">
        <w:rPr>
          <w:rFonts w:ascii="Times New Roman Tj" w:hAnsi="Times New Roman Tj"/>
          <w:sz w:val="24"/>
          <w:szCs w:val="24"/>
          <w:lang w:val="en-US"/>
        </w:rPr>
        <w:t>$D) master, model, ms;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4"/>
          <w:lang w:val="en-US"/>
        </w:rPr>
        <w:t>query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@207. Љадваро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@208. Љадваро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љадвали;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њисобот;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@209. Љадваро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дохилкуни;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сањифа;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@210. Дархостро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љадвал;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@211. Дархостро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устои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њисобот;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љадвал;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@212. Дархостро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фармонњои </w:t>
      </w:r>
      <w:r w:rsidRPr="003370E2">
        <w:rPr>
          <w:rFonts w:ascii="Times New Roman Tj" w:hAnsi="Times New Roman Tj"/>
          <w:sz w:val="24"/>
          <w:szCs w:val="24"/>
          <w:lang w:val="en-US"/>
        </w:rPr>
        <w:t>SQl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љадвал;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@213. Шаклро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функися;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@214. Шаклро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устои шаклсоз;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@215. Њисоботро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конструктори;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@216. Њисоботро бо роњи … сохта мешавад?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устои њисоботсоз;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дархост;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шакл;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rPr>
          <w:rFonts w:ascii="Times New Roman Tj" w:hAnsi="Times New Roman Tj"/>
          <w:sz w:val="24"/>
        </w:rPr>
      </w:pPr>
      <w:r w:rsidRPr="003370E2">
        <w:rPr>
          <w:rFonts w:ascii="Times New Roman Tj" w:hAnsi="Times New Roman Tj"/>
          <w:sz w:val="24"/>
        </w:rPr>
        <w:t xml:space="preserve">@217. Макрос ва модулњо барои чи хизмат мерасонад?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</w:rPr>
      </w:pPr>
      <w:r w:rsidRPr="003370E2">
        <w:rPr>
          <w:rFonts w:ascii="Times New Roman Tj" w:hAnsi="Times New Roman Tj"/>
          <w:sz w:val="24"/>
        </w:rPr>
        <w:t>$A) барои автоматикунонии амалиёт</w:t>
      </w:r>
      <w:r w:rsidRPr="003370E2">
        <w:rPr>
          <w:rFonts w:ascii="Cambria" w:hAnsi="Cambria" w:cs="Cambria"/>
          <w:sz w:val="24"/>
        </w:rPr>
        <w:t>ҳ</w:t>
      </w:r>
      <w:r w:rsidRPr="003370E2">
        <w:rPr>
          <w:rFonts w:ascii="Times New Roman Tj" w:hAnsi="Times New Roman Tj"/>
          <w:sz w:val="24"/>
        </w:rPr>
        <w:t>ои такроршаванда ва барои тартибди</w:t>
      </w:r>
      <w:r w:rsidRPr="003370E2">
        <w:rPr>
          <w:rFonts w:ascii="Cambria" w:hAnsi="Cambria" w:cs="Cambria"/>
          <w:sz w:val="24"/>
        </w:rPr>
        <w:t>ҳ</w:t>
      </w:r>
      <w:r w:rsidRPr="003370E2">
        <w:rPr>
          <w:rFonts w:ascii="Times New Roman Tj" w:hAnsi="Times New Roman Tj"/>
          <w:sz w:val="24"/>
        </w:rPr>
        <w:t>ии функсия</w:t>
      </w:r>
      <w:r w:rsidRPr="003370E2">
        <w:rPr>
          <w:rFonts w:ascii="Cambria" w:hAnsi="Cambria" w:cs="Cambria"/>
          <w:sz w:val="24"/>
        </w:rPr>
        <w:t>ҳ</w:t>
      </w:r>
      <w:r w:rsidRPr="003370E2">
        <w:rPr>
          <w:rFonts w:ascii="Times New Roman Tj" w:hAnsi="Times New Roman Tj"/>
          <w:sz w:val="24"/>
        </w:rPr>
        <w:t>ои нав хизмат мерасонад;</w:t>
      </w:r>
    </w:p>
    <w:p w:rsidR="00762EC9" w:rsidRPr="003370E2" w:rsidRDefault="00762EC9" w:rsidP="00890F39">
      <w:pPr>
        <w:spacing w:after="0"/>
        <w:rPr>
          <w:rFonts w:ascii="Times New Roman Tj" w:hAnsi="Times New Roman Tj"/>
          <w:sz w:val="24"/>
        </w:rPr>
      </w:pPr>
      <w:r w:rsidRPr="003370E2">
        <w:rPr>
          <w:rFonts w:ascii="Times New Roman Tj" w:hAnsi="Times New Roman Tj"/>
          <w:sz w:val="24"/>
        </w:rPr>
        <w:t>$B) барои дохилнамоии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нест намудани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@218. Модулњоро тавасути кадом забони барноманависи дар </w:t>
      </w:r>
      <w:r w:rsidRPr="003370E2">
        <w:rPr>
          <w:rFonts w:ascii="Times New Roman Tj" w:hAnsi="Times New Roman Tj"/>
          <w:sz w:val="24"/>
          <w:szCs w:val="24"/>
          <w:lang w:val="en-US"/>
        </w:rPr>
        <w:t>Access</w:t>
      </w:r>
      <w:r w:rsidRPr="003370E2">
        <w:rPr>
          <w:rFonts w:ascii="Times New Roman Tj" w:hAnsi="Times New Roman Tj"/>
          <w:sz w:val="24"/>
          <w:szCs w:val="24"/>
        </w:rPr>
        <w:t xml:space="preserve"> месозанд?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</w:rPr>
        <w:t>барои дохилнамоии маълумотњо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модул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бо восита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забони барноманавис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– Visual Basic for Applications месозанд;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нест намудани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@219. Сањифањо дар барномаи </w:t>
      </w:r>
      <w:r w:rsidRPr="003370E2">
        <w:rPr>
          <w:rFonts w:ascii="Times New Roman Tj" w:hAnsi="Times New Roman Tj"/>
          <w:sz w:val="24"/>
          <w:szCs w:val="24"/>
          <w:lang w:val="en-US"/>
        </w:rPr>
        <w:t>Access</w:t>
      </w:r>
      <w:r w:rsidRPr="003370E2">
        <w:rPr>
          <w:rFonts w:ascii="Times New Roman Tj" w:hAnsi="Times New Roman Tj"/>
          <w:sz w:val="24"/>
          <w:szCs w:val="24"/>
        </w:rPr>
        <w:t xml:space="preserve"> барои чи лозим аст?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4"/>
        </w:rPr>
        <w:t>барои дохилнамоии маълумотњо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модул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оро бо восита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ои забони барноманавис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– Visual Basic for Applications месозанд;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Cs w:val="24"/>
        </w:rPr>
      </w:pPr>
      <w:r w:rsidRPr="003370E2">
        <w:rPr>
          <w:rFonts w:ascii="Times New Roman Tj" w:hAnsi="Times New Roman Tj"/>
          <w:szCs w:val="24"/>
        </w:rPr>
        <w:t>$</w:t>
      </w:r>
      <w:r w:rsidRPr="003370E2">
        <w:rPr>
          <w:rFonts w:ascii="Times New Roman Tj" w:hAnsi="Times New Roman Tj"/>
          <w:szCs w:val="24"/>
          <w:lang w:val="en-US"/>
        </w:rPr>
        <w:t>C</w:t>
      </w:r>
      <w:r w:rsidRPr="003370E2">
        <w:rPr>
          <w:rFonts w:ascii="Times New Roman Tj" w:hAnsi="Times New Roman Tj"/>
          <w:szCs w:val="24"/>
        </w:rPr>
        <w:t xml:space="preserve">) </w:t>
      </w:r>
      <w:r w:rsidRPr="003370E2">
        <w:rPr>
          <w:rFonts w:ascii="Times New Roman Tj" w:hAnsi="Times New Roman Tj"/>
          <w:sz w:val="24"/>
          <w:szCs w:val="28"/>
        </w:rPr>
        <w:t>барои ба истифодабарандагон пешни</w:t>
      </w:r>
      <w:r w:rsidRPr="003370E2">
        <w:rPr>
          <w:rFonts w:ascii="Cambria" w:hAnsi="Cambria" w:cs="Cambria"/>
          <w:sz w:val="24"/>
          <w:szCs w:val="28"/>
        </w:rPr>
        <w:t>ҳ</w:t>
      </w:r>
      <w:r w:rsidRPr="003370E2">
        <w:rPr>
          <w:rFonts w:ascii="Times New Roman Tj" w:hAnsi="Times New Roman Tj"/>
          <w:sz w:val="24"/>
          <w:szCs w:val="28"/>
        </w:rPr>
        <w:t>од намудани дастрасшав</w:t>
      </w:r>
      <w:r w:rsidRPr="003370E2">
        <w:rPr>
          <w:rFonts w:ascii="Cambria" w:hAnsi="Cambria" w:cs="Cambria"/>
          <w:sz w:val="24"/>
          <w:szCs w:val="28"/>
        </w:rPr>
        <w:t>ӣ</w:t>
      </w:r>
      <w:r w:rsidRPr="003370E2">
        <w:rPr>
          <w:rFonts w:ascii="Times New Roman Tj" w:hAnsi="Times New Roman Tj"/>
          <w:sz w:val="24"/>
          <w:szCs w:val="28"/>
        </w:rPr>
        <w:t xml:space="preserve"> ба иттилооти базаи маълумот</w:t>
      </w:r>
      <w:r w:rsidRPr="003370E2">
        <w:rPr>
          <w:rFonts w:ascii="Cambria" w:hAnsi="Cambria" w:cs="Cambria"/>
          <w:sz w:val="24"/>
          <w:szCs w:val="28"/>
        </w:rPr>
        <w:t>ҳ</w:t>
      </w:r>
      <w:r w:rsidRPr="003370E2">
        <w:rPr>
          <w:rFonts w:ascii="Times New Roman Tj" w:hAnsi="Times New Roman Tj"/>
          <w:sz w:val="24"/>
          <w:szCs w:val="28"/>
        </w:rPr>
        <w:t>о пешбин</w:t>
      </w:r>
      <w:r w:rsidRPr="003370E2">
        <w:rPr>
          <w:rFonts w:ascii="Cambria" w:hAnsi="Cambria" w:cs="Cambria"/>
          <w:sz w:val="24"/>
          <w:szCs w:val="28"/>
        </w:rPr>
        <w:t>ӣ</w:t>
      </w:r>
      <w:r w:rsidRPr="003370E2">
        <w:rPr>
          <w:rFonts w:ascii="Times New Roman Tj" w:hAnsi="Times New Roman Tj"/>
          <w:sz w:val="24"/>
          <w:szCs w:val="28"/>
        </w:rPr>
        <w:t xml:space="preserve"> шудаанд</w:t>
      </w:r>
      <w:r w:rsidRPr="003370E2">
        <w:rPr>
          <w:rFonts w:ascii="Times New Roman Tj" w:hAnsi="Times New Roman Tj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@220. Њисоботњо аз чанд њолат иборат мебошанд?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2;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1;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3;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4;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@221. Њолатњои њисоботро нишон дињед?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конструктор, азназаргузаронии намуна, азназаргузаронии ќаблї;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љадвали;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дохилнамои;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шакли;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макроси;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@222. Дархостњо дар базаи маълумотњо барои чи хизмат мекунад?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барои мањкам намудани барона;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барои сохтани љадвал;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барои сохтани модул;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Дархост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>о барои дар базаи маълумот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 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усту</w:t>
      </w:r>
      <w:r w:rsidRPr="003370E2">
        <w:rPr>
          <w:rFonts w:ascii="Cambria" w:hAnsi="Cambria" w:cs="Cambria"/>
          <w:sz w:val="24"/>
          <w:szCs w:val="24"/>
        </w:rPr>
        <w:t>ҷ</w:t>
      </w:r>
      <w:r w:rsidRPr="003370E2">
        <w:rPr>
          <w:rFonts w:ascii="Times New Roman Tj" w:hAnsi="Times New Roman Tj"/>
          <w:sz w:val="24"/>
          <w:szCs w:val="24"/>
        </w:rPr>
        <w:t>ў намудани иттилооти ба шарт</w:t>
      </w:r>
      <w:r w:rsidRPr="003370E2">
        <w:rPr>
          <w:rFonts w:ascii="Cambria" w:hAnsi="Cambria" w:cs="Cambria"/>
          <w:sz w:val="24"/>
          <w:szCs w:val="24"/>
        </w:rPr>
        <w:t>ҳ</w:t>
      </w:r>
      <w:r w:rsidRPr="003370E2">
        <w:rPr>
          <w:rFonts w:ascii="Times New Roman Tj" w:hAnsi="Times New Roman Tj"/>
          <w:sz w:val="24"/>
          <w:szCs w:val="24"/>
        </w:rPr>
        <w:t xml:space="preserve">ои муайян </w:t>
      </w:r>
      <w:r w:rsidRPr="003370E2">
        <w:rPr>
          <w:rFonts w:ascii="Cambria" w:hAnsi="Cambria" w:cs="Cambria"/>
          <w:sz w:val="24"/>
          <w:szCs w:val="24"/>
        </w:rPr>
        <w:t>қ</w:t>
      </w:r>
      <w:r w:rsidRPr="003370E2">
        <w:rPr>
          <w:rFonts w:ascii="Times New Roman Tj" w:hAnsi="Times New Roman Tj"/>
          <w:sz w:val="24"/>
          <w:szCs w:val="24"/>
        </w:rPr>
        <w:t>аноаткунанда пешбин</w:t>
      </w:r>
      <w:r w:rsidRPr="003370E2">
        <w:rPr>
          <w:rFonts w:ascii="Cambria" w:hAnsi="Cambria" w:cs="Cambria"/>
          <w:sz w:val="24"/>
          <w:szCs w:val="24"/>
        </w:rPr>
        <w:t>ӣ</w:t>
      </w:r>
      <w:r w:rsidRPr="003370E2">
        <w:rPr>
          <w:rFonts w:ascii="Times New Roman Tj" w:hAnsi="Times New Roman Tj"/>
          <w:sz w:val="24"/>
          <w:szCs w:val="24"/>
        </w:rPr>
        <w:t xml:space="preserve"> шудаанд;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барои сохтани макрос;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@223. Чанд элементи асоси барои СИХМ мављуд аст?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5;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4;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3;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1;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2;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@224. Элементњои асосии СИХМ-ро интихоб намоед?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додањо, таъмини техникї, таъминоти баромавї ва истифодабарандањо;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>) љадвал, компютер;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системаи шабакавї;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шабакаи глобалї ва локалї;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барномањои оффисї;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 xml:space="preserve">@225. Ба таъминоти техники дохилмешавад …?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A</w:t>
      </w:r>
      <w:r w:rsidRPr="003370E2">
        <w:rPr>
          <w:rFonts w:ascii="Times New Roman Tj" w:hAnsi="Times New Roman Tj"/>
          <w:sz w:val="24"/>
          <w:szCs w:val="24"/>
        </w:rPr>
        <w:t>) сабткунии махлумотњо;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B</w:t>
      </w:r>
      <w:r w:rsidRPr="003370E2">
        <w:rPr>
          <w:rFonts w:ascii="Times New Roman Tj" w:hAnsi="Times New Roman Tj"/>
          <w:sz w:val="24"/>
          <w:szCs w:val="24"/>
        </w:rPr>
        <w:t xml:space="preserve">) </w:t>
      </w:r>
      <w:r w:rsidRPr="003370E2">
        <w:rPr>
          <w:rFonts w:ascii="Times New Roman Tj" w:hAnsi="Times New Roman Tj"/>
          <w:sz w:val="28"/>
          <w:szCs w:val="28"/>
        </w:rPr>
        <w:t>ѓ</w:t>
      </w:r>
      <w:r w:rsidRPr="003370E2">
        <w:rPr>
          <w:rFonts w:ascii="Times New Roman" w:hAnsi="Times New Roman"/>
          <w:sz w:val="28"/>
          <w:szCs w:val="28"/>
        </w:rPr>
        <w:t>ункунандаҳо барои нигоҳдории информатсия якҷоя бо таҷҳизотҳои дохилкунӣ ва хориҷкунӣ</w:t>
      </w:r>
      <w:r w:rsidRPr="003370E2">
        <w:rPr>
          <w:rFonts w:ascii="Times New Roman Tj" w:hAnsi="Times New Roman Tj"/>
          <w:sz w:val="24"/>
          <w:szCs w:val="24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C</w:t>
      </w:r>
      <w:r w:rsidRPr="003370E2">
        <w:rPr>
          <w:rFonts w:ascii="Times New Roman Tj" w:hAnsi="Times New Roman Tj"/>
          <w:sz w:val="24"/>
          <w:szCs w:val="24"/>
        </w:rPr>
        <w:t>) несткунии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D</w:t>
      </w:r>
      <w:r w:rsidRPr="003370E2">
        <w:rPr>
          <w:rFonts w:ascii="Times New Roman Tj" w:hAnsi="Times New Roman Tj"/>
          <w:sz w:val="24"/>
          <w:szCs w:val="24"/>
        </w:rPr>
        <w:t>) ивазкунии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3370E2">
        <w:rPr>
          <w:rFonts w:ascii="Times New Roman Tj" w:hAnsi="Times New Roman Tj"/>
          <w:sz w:val="24"/>
          <w:szCs w:val="24"/>
        </w:rPr>
        <w:t>$</w:t>
      </w:r>
      <w:r w:rsidRPr="003370E2">
        <w:rPr>
          <w:rFonts w:ascii="Times New Roman Tj" w:hAnsi="Times New Roman Tj"/>
          <w:sz w:val="24"/>
          <w:szCs w:val="24"/>
          <w:lang w:val="en-US"/>
        </w:rPr>
        <w:t>E</w:t>
      </w:r>
      <w:r w:rsidRPr="003370E2">
        <w:rPr>
          <w:rFonts w:ascii="Times New Roman Tj" w:hAnsi="Times New Roman Tj"/>
          <w:sz w:val="24"/>
          <w:szCs w:val="24"/>
        </w:rPr>
        <w:t>) хориљкунии маълумотњо;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/>
          <w:sz w:val="24"/>
          <w:szCs w:val="24"/>
        </w:rPr>
        <w:t xml:space="preserve">@226. </w:t>
      </w:r>
      <w:r w:rsidRPr="003370E2">
        <w:rPr>
          <w:rFonts w:ascii="Times New Roman Tj" w:hAnsi="Times New Roman Tj" w:cs="Times New Roman Tj"/>
        </w:rPr>
        <w:t>Принсипи кор бо почтаи электронї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</w:t>
      </w:r>
      <w:r w:rsidRPr="003370E2">
        <w:rPr>
          <w:rFonts w:ascii="Times New Roman Tj" w:hAnsi="Times New Roman Tj" w:cs="Times New Roman Tj"/>
        </w:rPr>
        <w:t>Ба кори мактуботї хеле монанд аст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 w:cs="Times New Roman Tj"/>
        </w:rPr>
        <w:t>Аз кори мактуботї бартари надорад;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>Ба кори мактуботї умуман монанд нест;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</w:t>
      </w:r>
      <w:r w:rsidRPr="003370E2">
        <w:rPr>
          <w:rFonts w:ascii="Times New Roman Tj" w:hAnsi="Times New Roman Tj" w:cs="Times New Roman Tj"/>
        </w:rPr>
        <w:t>Ба почтаи одди хеле монанд 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</w:t>
      </w:r>
      <w:r w:rsidRPr="003370E2">
        <w:rPr>
          <w:rFonts w:ascii="Times New Roman Tj" w:hAnsi="Times New Roman Tj" w:cs="Times New Roman Tj"/>
        </w:rPr>
        <w:t>Ба доду гирифти информатсия монанд аст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</w:t>
      </w:r>
      <w:r w:rsidRPr="003370E2">
        <w:rPr>
          <w:rFonts w:ascii="Times New Roman Tj" w:hAnsi="Times New Roman Tj" w:cs="Palatino Linotype"/>
          <w:lang w:val="tg-Cyrl-TJ"/>
        </w:rPr>
        <w:t>27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  <w:spacing w:val="-13"/>
        </w:rPr>
        <w:t>Сервер чист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  <w:spacing w:val="-1"/>
        </w:rPr>
        <w:t xml:space="preserve">Сервер ин компютерест, ки ба </w:t>
      </w:r>
      <w:r w:rsidRPr="003370E2">
        <w:rPr>
          <w:rFonts w:ascii="Times New Roman Tj" w:hAnsi="Times New Roman Tj" w:cs="Times New Roman Tj"/>
        </w:rPr>
        <w:t>шабака алоќаманди надорад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  <w:spacing w:val="-1"/>
        </w:rPr>
        <w:t xml:space="preserve">Сервер ин компютерест, ки ресурсњои худро ба дигар </w:t>
      </w:r>
      <w:r w:rsidRPr="003370E2">
        <w:rPr>
          <w:rFonts w:ascii="Times New Roman Tj" w:hAnsi="Times New Roman Tj" w:cs="Times New Roman Tj"/>
        </w:rPr>
        <w:t>истифодабарандагони шабака пешнињод менамояд;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 xml:space="preserve"> 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  <w:spacing w:val="-1"/>
        </w:rPr>
        <w:t>Сервер ин компютерест, ки ресурсњои худро махфи нигоњ медорад</w:t>
      </w:r>
      <w:r w:rsidRPr="003370E2">
        <w:rPr>
          <w:rFonts w:ascii="Times New Roman Tj" w:hAnsi="Times New Roman Tj" w:cs="Times New Roman Tj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  <w:spacing w:val="-1"/>
        </w:rPr>
        <w:t xml:space="preserve">Сервер ин компютерест, ки ресурсњои худро (дискњо, принтерњо, каталогњо, файлњо ва ѓайра) ба дигар </w:t>
      </w:r>
      <w:r w:rsidRPr="003370E2">
        <w:rPr>
          <w:rFonts w:ascii="Times New Roman Tj" w:hAnsi="Times New Roman Tj" w:cs="Times New Roman Tj"/>
        </w:rPr>
        <w:t>истифодабарандагони шабака пешнињод намекунад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  <w:spacing w:val="-1"/>
        </w:rPr>
        <w:t>Сервер ин компютерест, к</w:t>
      </w:r>
      <w:r w:rsidRPr="003370E2">
        <w:rPr>
          <w:rFonts w:ascii="Times New Roman Tj" w:hAnsi="Times New Roman Tj"/>
          <w:spacing w:val="-1"/>
        </w:rPr>
        <w:t>и шидати бар</w:t>
      </w:r>
      <w:r w:rsidRPr="003370E2">
        <w:rPr>
          <w:rFonts w:ascii="Times New Roman Tj" w:hAnsi="Times New Roman Tj" w:cs="Times New Roman Tj"/>
          <w:spacing w:val="-1"/>
        </w:rPr>
        <w:t>ќ</w:t>
      </w:r>
      <w:r w:rsidRPr="003370E2">
        <w:rPr>
          <w:rFonts w:ascii="Times New Roman Tj" w:hAnsi="Times New Roman Tj"/>
          <w:spacing w:val="-1"/>
        </w:rPr>
        <w:t>ро паст мекунад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228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 xml:space="preserve">Почтаи электронии 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>-</w:t>
      </w:r>
      <w:r w:rsidRPr="003370E2">
        <w:rPr>
          <w:rFonts w:ascii="Times New Roman Tj" w:hAnsi="Times New Roman Tj" w:cs="Palatino Linotype"/>
          <w:lang w:val="en-US"/>
        </w:rPr>
        <w:t>mail</w:t>
      </w:r>
      <w:r w:rsidRPr="003370E2">
        <w:rPr>
          <w:rFonts w:ascii="Times New Roman Tj" w:hAnsi="Times New Roman Tj" w:cs="Palatino Linotype"/>
        </w:rPr>
        <w:t xml:space="preserve"> барои чи хизмат мекунад?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Барои доду гирифти ахбор;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$B) Барои ниго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дории ахбор;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$C) Барои ва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тро гузаронидан;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Барои суръати интернетро тезонидан;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Барои бехатарии ахбор;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@229.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Хусусияти муњими Интернет</w:t>
      </w:r>
      <w:r w:rsidRPr="003370E2">
        <w:rPr>
          <w:rFonts w:ascii="Times New Roman Tj" w:hAnsi="Times New Roman Tj" w:cs="Palatino Linotype"/>
        </w:rPr>
        <w:t xml:space="preserve">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</w:t>
      </w:r>
      <w:r w:rsidRPr="003370E2">
        <w:rPr>
          <w:rFonts w:ascii="Times New Roman Tj" w:hAnsi="Times New Roman Tj" w:cs="Times New Roman Tj"/>
        </w:rPr>
        <w:t>Аз он иборат аст ки, ба дигар шабакањо алоќаманди надорад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 w:cs="Times New Roman Tj"/>
        </w:rPr>
        <w:t>Аз он иборат аст ки, шабакаи локалист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>Аз он иборат аст ки, шабакањои гуногунро муттањид намекунад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</w:t>
      </w:r>
      <w:r w:rsidRPr="003370E2">
        <w:rPr>
          <w:rFonts w:ascii="Times New Roman Tj" w:hAnsi="Times New Roman Tj" w:cs="Times New Roman Tj"/>
        </w:rPr>
        <w:t>Аз он иборат аст ки, шабакањои гуногунро муттањид намуда, дар он баробарњуќуќиро таъмин наменамояд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</w:t>
      </w:r>
      <w:r w:rsidRPr="003370E2">
        <w:rPr>
          <w:rFonts w:ascii="Times New Roman Tj" w:hAnsi="Times New Roman Tj" w:cs="Times New Roman Tj"/>
        </w:rPr>
        <w:t>Аз он иборат аст ки, шабакањои гуногунро муттањид намуда, дар он баробарњуќуќиро таъмин менамояд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@230. </w:t>
      </w:r>
      <w:r w:rsidRPr="003370E2">
        <w:rPr>
          <w:rFonts w:ascii="Times New Roman Tj" w:hAnsi="Times New Roman Tj" w:cs="Times New Roman Tj"/>
        </w:rPr>
        <w:t>Таъминоти барномавии умумї - ки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$A)</w:t>
      </w:r>
      <w:r w:rsidRPr="003370E2">
        <w:rPr>
          <w:rFonts w:ascii="Times New Roman Tj" w:hAnsi="Times New Roman Tj" w:cs="Times New Roman Tj"/>
        </w:rPr>
        <w:t xml:space="preserve"> Дар асоси базаи таъминоти барномавии МЭЊ-и якљоя , ки ба гурўњи шабака дохил мешаванд ташкил карда 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 w:cs="Times New Roman Tj"/>
        </w:rPr>
        <w:t xml:space="preserve"> Барои хазинаи маълумотњо барои иљрои коркарди пурсишњои ба хазинаи маълумот ёри расонида наметавонад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>Дар асоси базаи таъминоти барномавии МЭЊ-и алоњида, ки ба гурўњи шабака дохил намешавад ташкил карда 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$D)</w:t>
      </w:r>
      <w:r w:rsidRPr="003370E2">
        <w:rPr>
          <w:rFonts w:ascii="Times New Roman Tj" w:hAnsi="Times New Roman Tj" w:cs="Times New Roman Tj"/>
          <w:bCs/>
        </w:rPr>
        <w:t xml:space="preserve"> </w:t>
      </w:r>
      <w:r w:rsidRPr="003370E2">
        <w:rPr>
          <w:rFonts w:ascii="Times New Roman Tj" w:hAnsi="Times New Roman Tj" w:cs="Times New Roman Tj"/>
        </w:rPr>
        <w:t>Дар асоси базаи таъминоти барномавии МЭЊ-и алоњида, ки ба гурўњи шабака дохил мешаванд ташкил карда нашудааст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</w:t>
      </w:r>
      <w:r w:rsidRPr="003370E2">
        <w:rPr>
          <w:rFonts w:ascii="Times New Roman Tj" w:hAnsi="Times New Roman Tj" w:cs="Times New Roman Tj"/>
        </w:rPr>
        <w:t xml:space="preserve"> Дар асоси базаи таъминоти барномавии МЭЊ-и алоњида, ки ба гурўњи шабака дохил мешаванд ташкил карда 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@231.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Times New Roman Tj"/>
        </w:rPr>
        <w:t xml:space="preserve">Шабакаи </w:t>
      </w:r>
      <w:r w:rsidRPr="003370E2">
        <w:rPr>
          <w:rFonts w:ascii="Times New Roman Tj" w:hAnsi="Times New Roman Tj" w:cs="Times New Roman Tj"/>
          <w:lang w:val="en-US"/>
        </w:rPr>
        <w:t>A</w:t>
      </w:r>
      <w:r w:rsidRPr="003370E2">
        <w:rPr>
          <w:rFonts w:ascii="Times New Roman Tj" w:hAnsi="Times New Roman Tj"/>
          <w:lang w:val="en-US"/>
        </w:rPr>
        <w:t>R</w:t>
      </w:r>
      <w:r w:rsidRPr="003370E2">
        <w:rPr>
          <w:rFonts w:ascii="Times New Roman Tj" w:hAnsi="Times New Roman Tj" w:cs="Times New Roman Tj"/>
          <w:lang w:val="en-US"/>
        </w:rPr>
        <w:t>PANET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</w:t>
      </w:r>
      <w:r w:rsidRPr="003370E2">
        <w:rPr>
          <w:rFonts w:ascii="Times New Roman Tj" w:hAnsi="Times New Roman Tj" w:cs="Times New Roman Tj"/>
        </w:rPr>
        <w:t>Соли 1980 тамоман барњам хурд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$B)</w:t>
      </w:r>
      <w:r w:rsidRPr="003370E2">
        <w:rPr>
          <w:rFonts w:ascii="Times New Roman Tj" w:hAnsi="Times New Roman Tj" w:cs="Times New Roman Tj"/>
        </w:rPr>
        <w:t xml:space="preserve"> Соли 1989 тамоман барњам хурд;</w:t>
      </w:r>
      <w:r w:rsidRPr="003370E2">
        <w:rPr>
          <w:rFonts w:ascii="Times New Roman Tj" w:hAnsi="Times New Roman Tj" w:cs="Palatino Linotype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 xml:space="preserve">Соли 1990 тамоман барњам хурд;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</w:t>
      </w:r>
      <w:r w:rsidRPr="003370E2">
        <w:rPr>
          <w:rFonts w:ascii="Times New Roman Tj" w:hAnsi="Times New Roman Tj" w:cs="Times New Roman Tj"/>
        </w:rPr>
        <w:t>Соли 1991 тамоман барњам хурд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</w:t>
      </w:r>
      <w:r w:rsidRPr="003370E2">
        <w:rPr>
          <w:rFonts w:ascii="Times New Roman Tj" w:hAnsi="Times New Roman Tj" w:cs="Times New Roman Tj"/>
        </w:rPr>
        <w:t xml:space="preserve"> Соли 1997 тамоман барњам хурд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@232.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Сервери додањо (база данных)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$A)</w:t>
      </w:r>
      <w:r w:rsidRPr="003370E2">
        <w:rPr>
          <w:rFonts w:ascii="Times New Roman Tj" w:hAnsi="Times New Roman Tj" w:cs="Times New Roman Tj"/>
        </w:rPr>
        <w:t xml:space="preserve"> Барои хазинаи маълумотњо барои иљрои коркарди пурсишњои ба хазинаи маълумот ёри расонида наметавонад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Барои хазинаи маълумотњо барои иљрои коркарди пурсишњои ба хазинаи маълумот равонашуда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 w:cs="Times New Roman Tj"/>
          <w:bCs/>
        </w:rPr>
        <w:t xml:space="preserve"> </w:t>
      </w:r>
      <w:r w:rsidRPr="003370E2">
        <w:rPr>
          <w:rFonts w:ascii="Times New Roman Tj" w:hAnsi="Times New Roman Tj" w:cs="Times New Roman Tj"/>
        </w:rPr>
        <w:t>Барои хазинаи маълумотњо барои иљрои коркарди пурсишњои ба хазинаи маълумотёри мељуяд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 w:cs="Times New Roman Tj"/>
        </w:rPr>
        <w:t xml:space="preserve"> Барои хазинаи маълумотњо ба </w:t>
      </w:r>
      <w:r w:rsidRPr="003370E2">
        <w:rPr>
          <w:rFonts w:ascii="Times New Roman Tj" w:hAnsi="Times New Roman Tj"/>
          <w:lang w:val="en-US"/>
        </w:rPr>
        <w:t>HTML</w:t>
      </w:r>
      <w:r w:rsidRPr="003370E2">
        <w:rPr>
          <w:rFonts w:ascii="Times New Roman Tj" w:hAnsi="Times New Roman Tj"/>
        </w:rPr>
        <w:t xml:space="preserve"> дархост мефиристад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Барои хазинаи маълумотњо барои иљрои коркарди пурсишњои хазинаи маълумотро нест 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@233.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 xml:space="preserve">Адреси почтаи электрони аз чанд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исм иборат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Аз се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исм;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$B) Аз пан</w:t>
      </w:r>
      <w:r w:rsidRPr="003370E2">
        <w:rPr>
          <w:rFonts w:ascii="Times New Roman Tj" w:hAnsi="Times New Roman Tj" w:cs="Times New Roman Tj"/>
        </w:rPr>
        <w:t>љ</w:t>
      </w:r>
      <w:r w:rsidRPr="003370E2">
        <w:rPr>
          <w:rFonts w:ascii="Times New Roman Tj" w:hAnsi="Times New Roman Tj" w:cs="Palatino Linotype"/>
        </w:rPr>
        <w:t xml:space="preserve">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исм;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Аз чор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исм;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Аз ду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исм;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Аз як 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исм;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@234. </w:t>
      </w:r>
      <w:r w:rsidRPr="003370E2">
        <w:rPr>
          <w:rFonts w:ascii="Times New Roman Tj" w:hAnsi="Times New Roman Tj" w:cs="Times New Roman Tj"/>
        </w:rPr>
        <w:t>Таъминоти барномавии махсус- ки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 xml:space="preserve">Дар асоси таъминоти </w:t>
      </w:r>
      <w:r w:rsidRPr="003370E2">
        <w:rPr>
          <w:rFonts w:ascii="Times New Roman Tj" w:hAnsi="Times New Roman Tj"/>
          <w:lang w:val="en-US"/>
        </w:rPr>
        <w:t>Windows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>амалї ташкил карда 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/>
        </w:rPr>
        <w:t xml:space="preserve"> Дар </w:t>
      </w:r>
      <w:r w:rsidRPr="003370E2">
        <w:rPr>
          <w:rFonts w:ascii="Times New Roman Tj" w:hAnsi="Times New Roman Tj" w:cs="Times New Roman Tj"/>
        </w:rPr>
        <w:t>асоси таъминоти ба даври амалї ташкил карда шудааст</w:t>
      </w:r>
      <w:r w:rsidRPr="003370E2">
        <w:rPr>
          <w:rFonts w:ascii="Times New Roman Tj" w:hAnsi="Times New Roman Tj" w:cs="Times New Roman Tj"/>
          <w:lang w:val="tg-Cyrl-TJ"/>
        </w:rPr>
        <w:t>;</w:t>
      </w:r>
      <w:r w:rsidRPr="003370E2">
        <w:rPr>
          <w:rFonts w:ascii="Times New Roman Tj" w:hAnsi="Times New Roman Tj" w:cs="Palatino Linotype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Дар </w:t>
      </w:r>
      <w:r w:rsidRPr="003370E2">
        <w:rPr>
          <w:rFonts w:ascii="Times New Roman Tj" w:hAnsi="Times New Roman Tj" w:cs="Times New Roman Tj"/>
        </w:rPr>
        <w:t>асоси таъминоти барномавии амалї ташкил карда нашудааст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>) Дар</w:t>
      </w:r>
      <w:r w:rsidRPr="003370E2">
        <w:rPr>
          <w:rFonts w:ascii="Times New Roman Tj" w:hAnsi="Times New Roman Tj" w:cs="Times New Roman Tj"/>
        </w:rPr>
        <w:t xml:space="preserve"> асоси таъминоти барномавии амалї ташкил карда шудааст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Дар </w:t>
      </w:r>
      <w:r w:rsidRPr="003370E2">
        <w:rPr>
          <w:rFonts w:ascii="Times New Roman Tj" w:hAnsi="Times New Roman Tj" w:cs="Times New Roman Tj"/>
        </w:rPr>
        <w:t>асоси таъминоти глабали амалї ташкил карда шудааст;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@235.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>Р</w:t>
      </w:r>
      <w:r w:rsidRPr="003370E2">
        <w:rPr>
          <w:rFonts w:ascii="Times New Roman Tj" w:hAnsi="Times New Roman Tj" w:cs="Times New Roman Tj"/>
        </w:rPr>
        <w:t>ў</w:t>
      </w:r>
      <w:r w:rsidRPr="003370E2">
        <w:rPr>
          <w:rFonts w:ascii="Times New Roman Tj" w:hAnsi="Times New Roman Tj" w:cs="Palatino Linotype"/>
        </w:rPr>
        <w:t>зи таввалуди Интернет кадом мо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 ва сол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1-уми январи соли 1980; 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2-юми январи соли 1980;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10-уми сентябри соли 1990; 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7-уми январи соли 1980; 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2-юми январи соли 1969;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236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>Шабака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>о чанд намуд мешаванд?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Як намуд;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Чор намуд;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Ду намуд;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Се намуд;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Ну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 намуд;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237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>Адреси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ами аз чанд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ам иборат аст?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$A) Аз 4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ам;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$B) Аз 7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ам;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$C) Аз 10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ам;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$D) Аз 1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ам;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Аз 2 ра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ам;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238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 xml:space="preserve">Дар </w:t>
      </w:r>
      <w:r w:rsidRPr="003370E2">
        <w:rPr>
          <w:rFonts w:ascii="Times New Roman Tj" w:hAnsi="Times New Roman Tj" w:cs="Times New Roman Tj"/>
          <w:lang w:val="en-US"/>
        </w:rPr>
        <w:t>HTML</w:t>
      </w:r>
      <w:r w:rsidRPr="003370E2">
        <w:rPr>
          <w:rFonts w:ascii="Times New Roman Tj" w:hAnsi="Times New Roman Tj" w:cs="Times New Roman Tj"/>
        </w:rPr>
        <w:t xml:space="preserve"> њам ба монанди забонњои барномасозї эзоњњоро истифода бурдан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М</w:t>
      </w:r>
      <w:r w:rsidRPr="003370E2">
        <w:rPr>
          <w:rFonts w:ascii="Times New Roman Tj" w:hAnsi="Times New Roman Tj" w:cs="Times New Roman Tj"/>
        </w:rPr>
        <w:t>умкин нест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М</w:t>
      </w:r>
      <w:r w:rsidRPr="003370E2">
        <w:rPr>
          <w:rFonts w:ascii="Times New Roman Tj" w:hAnsi="Times New Roman Tj" w:cs="Times New Roman Tj"/>
        </w:rPr>
        <w:t>умкин аст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М</w:t>
      </w:r>
      <w:r w:rsidRPr="003370E2">
        <w:rPr>
          <w:rFonts w:ascii="Times New Roman Tj" w:hAnsi="Times New Roman Tj" w:cs="Times New Roman Tj"/>
        </w:rPr>
        <w:t>умкин аст на њама ваќт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М</w:t>
      </w:r>
      <w:r w:rsidRPr="003370E2">
        <w:rPr>
          <w:rFonts w:ascii="Times New Roman Tj" w:hAnsi="Times New Roman Tj" w:cs="Times New Roman Tj"/>
        </w:rPr>
        <w:t>умкин аст то њади имкон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Намедонам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239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Барои бо WWW кор кардан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 xml:space="preserve">Программањои Masaic, Nescafe, </w:t>
      </w:r>
      <w:r w:rsidRPr="003370E2">
        <w:rPr>
          <w:rFonts w:ascii="Times New Roman Tj" w:hAnsi="Times New Roman Tj"/>
          <w:lang w:val="en-US"/>
        </w:rPr>
        <w:t>Word</w:t>
      </w:r>
      <w:r w:rsidRPr="003370E2">
        <w:rPr>
          <w:rFonts w:ascii="Times New Roman Tj" w:hAnsi="Times New Roman Tj" w:cs="Times New Roman Tj"/>
        </w:rPr>
        <w:t xml:space="preserve"> Java ва ѓайра хизмат мекунанд;</w:t>
      </w:r>
      <w:r w:rsidRPr="003370E2">
        <w:rPr>
          <w:rFonts w:ascii="Times New Roman Tj" w:hAnsi="Times New Roman Tj" w:cs="Palatino Linotype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 w:cs="Times New Roman Tj"/>
        </w:rPr>
        <w:t>Программањои Masaic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>ва ѓайра хизмат мекунанд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 xml:space="preserve">Программањои Masaic, Nescafe, Hot </w:t>
      </w:r>
      <w:r w:rsidRPr="003370E2">
        <w:rPr>
          <w:rFonts w:ascii="Times New Roman Tj" w:hAnsi="Times New Roman Tj"/>
          <w:lang w:val="en-US"/>
        </w:rPr>
        <w:t>Excel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>ва ѓайра хизмат мекунанд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 xml:space="preserve">Программањои Masaic, Nescafe, Hot Java </w:t>
      </w:r>
      <w:r w:rsidRPr="003370E2">
        <w:rPr>
          <w:rFonts w:ascii="Times New Roman Tj" w:hAnsi="Times New Roman Tj"/>
          <w:lang w:val="en-US"/>
        </w:rPr>
        <w:t>Acces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>ва ѓайра хизмат мекунанд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Программањои Masaic, Nescafe, Hot Java ва ѓайра хизмат намекунад;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240</w:t>
      </w:r>
      <w:r w:rsidRPr="003370E2">
        <w:rPr>
          <w:rFonts w:ascii="Times New Roman Tj" w:hAnsi="Times New Roman Tj" w:cs="Palatino Linotype"/>
        </w:rPr>
        <w:t xml:space="preserve">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Ќисмати дуюми WWW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</w:t>
      </w:r>
      <w:r w:rsidRPr="003370E2">
        <w:rPr>
          <w:rFonts w:ascii="Times New Roman Tj" w:hAnsi="Times New Roman Tj" w:cs="Times New Roman Tj"/>
        </w:rPr>
        <w:t>Ин шакли универсалии суроѓавии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 xml:space="preserve">ои ахборї </w:t>
      </w:r>
      <w:r w:rsidRPr="003370E2">
        <w:rPr>
          <w:rFonts w:ascii="Times New Roman Tj" w:hAnsi="Times New Roman Tj"/>
          <w:lang w:val="en-US"/>
        </w:rPr>
        <w:t>HTTP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 xml:space="preserve">ба </w:t>
      </w:r>
      <w:r w:rsidRPr="003370E2">
        <w:t>ҳ</w:t>
      </w:r>
      <w:r w:rsidRPr="003370E2">
        <w:rPr>
          <w:rFonts w:ascii="Times New Roman Tj" w:hAnsi="Times New Roman Tj" w:cs="Times New Roman Tj"/>
        </w:rPr>
        <w:t>исоб меравад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/>
        </w:rPr>
        <w:t>И</w:t>
      </w:r>
      <w:r w:rsidRPr="003370E2">
        <w:rPr>
          <w:rFonts w:ascii="Times New Roman Tj" w:hAnsi="Times New Roman Tj" w:cs="Times New Roman Tj"/>
        </w:rPr>
        <w:t>н шакли универсалии суроѓавии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 xml:space="preserve">ои ахборї </w:t>
      </w:r>
      <w:r w:rsidRPr="003370E2">
        <w:rPr>
          <w:rFonts w:ascii="Times New Roman Tj" w:hAnsi="Times New Roman Tj"/>
          <w:lang w:val="en-US"/>
        </w:rPr>
        <w:t>HTML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 xml:space="preserve">ба </w:t>
      </w:r>
      <w:r w:rsidRPr="003370E2">
        <w:t>ҳ</w:t>
      </w:r>
      <w:r w:rsidRPr="003370E2">
        <w:rPr>
          <w:rFonts w:ascii="Times New Roman Tj" w:hAnsi="Times New Roman Tj" w:cs="Times New Roman Tj"/>
        </w:rPr>
        <w:t>исоб намеравад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/>
        </w:rPr>
        <w:t>И</w:t>
      </w:r>
      <w:r w:rsidRPr="003370E2">
        <w:rPr>
          <w:rFonts w:ascii="Times New Roman Tj" w:hAnsi="Times New Roman Tj" w:cs="Times New Roman Tj"/>
        </w:rPr>
        <w:t>н шакли универсалии суроѓавии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ахборї U</w:t>
      </w:r>
      <w:r w:rsidRPr="003370E2">
        <w:rPr>
          <w:rFonts w:ascii="Times New Roman Tj" w:hAnsi="Times New Roman Tj"/>
          <w:lang w:val="en-US"/>
        </w:rPr>
        <w:t>R</w:t>
      </w:r>
      <w:r w:rsidRPr="003370E2">
        <w:rPr>
          <w:rFonts w:ascii="Times New Roman Tj" w:hAnsi="Times New Roman Tj" w:cs="Times New Roman Tj"/>
        </w:rPr>
        <w:t xml:space="preserve">L ба </w:t>
      </w:r>
      <w:r w:rsidRPr="003370E2">
        <w:t>ҳ</w:t>
      </w:r>
      <w:r w:rsidRPr="003370E2">
        <w:rPr>
          <w:rFonts w:ascii="Times New Roman Tj" w:hAnsi="Times New Roman Tj" w:cs="Times New Roman Tj"/>
        </w:rPr>
        <w:t>исоб меравад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</w:t>
      </w:r>
      <w:r w:rsidRPr="003370E2">
        <w:rPr>
          <w:rFonts w:ascii="Times New Roman Tj" w:hAnsi="Times New Roman Tj" w:cs="Times New Roman Tj"/>
        </w:rPr>
        <w:t>Ин шакли универсалии суроѓавии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ахборї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/>
          <w:lang w:val="en-US"/>
        </w:rPr>
        <w:t>FTTP</w:t>
      </w:r>
      <w:r w:rsidRPr="003370E2">
        <w:rPr>
          <w:rFonts w:ascii="Times New Roman Tj" w:hAnsi="Times New Roman Tj" w:cs="Times New Roman Tj"/>
        </w:rPr>
        <w:t xml:space="preserve"> ба </w:t>
      </w:r>
      <w:r w:rsidRPr="003370E2">
        <w:t>ҳ</w:t>
      </w:r>
      <w:r w:rsidRPr="003370E2">
        <w:rPr>
          <w:rFonts w:ascii="Times New Roman Tj" w:hAnsi="Times New Roman Tj" w:cs="Times New Roman Tj"/>
        </w:rPr>
        <w:t>исоб меравад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</w:t>
      </w:r>
      <w:r w:rsidRPr="003370E2">
        <w:rPr>
          <w:rFonts w:ascii="Times New Roman Tj" w:hAnsi="Times New Roman Tj" w:cs="Times New Roman Tj"/>
        </w:rPr>
        <w:t xml:space="preserve"> </w:t>
      </w:r>
      <w:r w:rsidRPr="003370E2">
        <w:rPr>
          <w:rFonts w:ascii="Times New Roman Tj" w:hAnsi="Times New Roman Tj"/>
        </w:rPr>
        <w:t>И</w:t>
      </w:r>
      <w:r w:rsidRPr="003370E2">
        <w:rPr>
          <w:rFonts w:ascii="Times New Roman Tj" w:hAnsi="Times New Roman Tj" w:cs="Times New Roman Tj"/>
        </w:rPr>
        <w:t>н шакли универсалии суроѓавии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 xml:space="preserve">ои ахборї </w:t>
      </w:r>
      <w:r w:rsidRPr="003370E2">
        <w:rPr>
          <w:rFonts w:ascii="Times New Roman Tj" w:hAnsi="Times New Roman Tj"/>
          <w:lang w:val="en-US"/>
        </w:rPr>
        <w:t>USENET</w:t>
      </w:r>
      <w:r w:rsidRPr="003370E2">
        <w:rPr>
          <w:rFonts w:ascii="Times New Roman Tj" w:hAnsi="Times New Roman Tj"/>
        </w:rPr>
        <w:t xml:space="preserve"> </w:t>
      </w:r>
      <w:r w:rsidRPr="003370E2">
        <w:rPr>
          <w:rFonts w:ascii="Times New Roman Tj" w:hAnsi="Times New Roman Tj" w:cs="Times New Roman Tj"/>
        </w:rPr>
        <w:t xml:space="preserve">ба </w:t>
      </w:r>
      <w:r w:rsidRPr="003370E2">
        <w:t>ҳ</w:t>
      </w:r>
      <w:r w:rsidRPr="003370E2">
        <w:rPr>
          <w:rFonts w:ascii="Times New Roman Tj" w:hAnsi="Times New Roman Tj" w:cs="Times New Roman Tj"/>
        </w:rPr>
        <w:t>исоб меравад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tabs>
          <w:tab w:val="left" w:pos="855"/>
        </w:tabs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241</w:t>
      </w:r>
      <w:r w:rsidRPr="003370E2">
        <w:rPr>
          <w:rFonts w:ascii="Times New Roman Tj" w:hAnsi="Times New Roman Tj" w:cs="Palatino Linotype"/>
        </w:rPr>
        <w:t xml:space="preserve">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Ќисмати сеюм WWW протоколи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</w:t>
      </w:r>
      <w:r w:rsidRPr="003370E2">
        <w:rPr>
          <w:rFonts w:ascii="Times New Roman Tj" w:hAnsi="Times New Roman Tj" w:cs="Times New Roman Tj"/>
        </w:rPr>
        <w:t xml:space="preserve">Фаќад гирифтани ахбори гиперматнї </w:t>
      </w:r>
      <w:r w:rsidRPr="003370E2">
        <w:rPr>
          <w:rFonts w:ascii="Times New Roman Tj" w:hAnsi="Times New Roman Tj" w:cs="Times New Roman Tj"/>
          <w:lang w:val="en-US"/>
        </w:rPr>
        <w:t>HTTP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 w:cs="Times New Roman Tj"/>
        </w:rPr>
        <w:t xml:space="preserve">Факад равонкунии ахбори гиперматнї </w:t>
      </w:r>
      <w:r w:rsidRPr="003370E2">
        <w:rPr>
          <w:rFonts w:ascii="Times New Roman Tj" w:hAnsi="Times New Roman Tj" w:cs="Times New Roman Tj"/>
          <w:lang w:val="en-US"/>
        </w:rPr>
        <w:t>HTTP</w:t>
      </w:r>
      <w:r w:rsidRPr="003370E2">
        <w:rPr>
          <w:rFonts w:ascii="Times New Roman Tj" w:hAnsi="Times New Roman Tj" w:cs="Palatino Linotype"/>
        </w:rPr>
        <w:t xml:space="preserve">; 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 xml:space="preserve">Додугирифти ахбори гиперматнї </w:t>
      </w:r>
      <w:r w:rsidRPr="003370E2">
        <w:rPr>
          <w:rFonts w:ascii="Times New Roman Tj" w:hAnsi="Times New Roman Tj" w:cs="Times New Roman Tj"/>
          <w:lang w:val="en-US"/>
        </w:rPr>
        <w:t>HTTP</w:t>
      </w:r>
      <w:r w:rsidRPr="003370E2">
        <w:rPr>
          <w:rFonts w:ascii="Times New Roman Tj" w:hAnsi="Times New Roman Tj" w:cs="Times New Roman Tj"/>
        </w:rPr>
        <w:t xml:space="preserve">; </w:t>
      </w:r>
      <w:r w:rsidRPr="003370E2">
        <w:rPr>
          <w:rFonts w:ascii="Times New Roman Tj" w:hAnsi="Times New Roman Tj" w:cs="Palatino Linotype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</w:t>
      </w:r>
      <w:r w:rsidRPr="003370E2">
        <w:rPr>
          <w:rFonts w:ascii="Times New Roman Tj" w:hAnsi="Times New Roman Tj" w:cs="Times New Roman Tj"/>
        </w:rPr>
        <w:t xml:space="preserve">Додугирифти ахбори гиперматнї </w:t>
      </w:r>
      <w:r w:rsidRPr="003370E2">
        <w:rPr>
          <w:rFonts w:ascii="Times New Roman Tj" w:hAnsi="Times New Roman Tj" w:cs="Times New Roman Tj"/>
          <w:lang w:val="en-US"/>
        </w:rPr>
        <w:t>HTTP</w:t>
      </w:r>
      <w:r w:rsidRPr="003370E2">
        <w:rPr>
          <w:rFonts w:ascii="Times New Roman Tj" w:hAnsi="Times New Roman Tj" w:cs="Times New Roman Tj"/>
        </w:rPr>
        <w:t xml:space="preserve"> факат як бор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 xml:space="preserve">$E) </w:t>
      </w:r>
      <w:r w:rsidRPr="003370E2">
        <w:rPr>
          <w:rFonts w:ascii="Times New Roman Tj" w:hAnsi="Times New Roman Tj" w:cs="Times New Roman Tj"/>
        </w:rPr>
        <w:t xml:space="preserve">Додугирифти ахбори гиперматнї </w:t>
      </w:r>
      <w:r w:rsidRPr="003370E2">
        <w:rPr>
          <w:rFonts w:ascii="Times New Roman Tj" w:hAnsi="Times New Roman Tj" w:cs="Times New Roman Tj"/>
          <w:lang w:val="en-US"/>
        </w:rPr>
        <w:t>HTTP</w:t>
      </w:r>
      <w:r w:rsidRPr="003370E2">
        <w:rPr>
          <w:rFonts w:ascii="Times New Roman Tj" w:hAnsi="Times New Roman Tj" w:cs="Times New Roman Tj"/>
        </w:rPr>
        <w:t xml:space="preserve"> кардан мумкин нест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242</w:t>
      </w:r>
      <w:r w:rsidRPr="003370E2">
        <w:rPr>
          <w:rFonts w:ascii="Times New Roman Tj" w:hAnsi="Times New Roman Tj" w:cs="Palatino Linotype"/>
        </w:rPr>
        <w:t xml:space="preserve">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Интернет шабакаи компютерии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$A) Локалиро</w:t>
      </w:r>
      <w:r w:rsidRPr="003370E2">
        <w:rPr>
          <w:rFonts w:ascii="Times New Roman Tj" w:hAnsi="Times New Roman Tj" w:cs="Times New Roman Tj"/>
        </w:rPr>
        <w:t xml:space="preserve"> ифода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</w:t>
      </w:r>
      <w:r w:rsidRPr="003370E2">
        <w:rPr>
          <w:rFonts w:ascii="Times New Roman Tj" w:hAnsi="Times New Roman Tj" w:cs="Times New Roman Tj"/>
        </w:rPr>
        <w:t>Глобалиро ифода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</w:t>
      </w:r>
      <w:r w:rsidRPr="003370E2">
        <w:rPr>
          <w:rFonts w:ascii="Times New Roman Tj" w:hAnsi="Times New Roman Tj" w:cs="Times New Roman Tj"/>
        </w:rPr>
        <w:t>Хурдро ифода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$D)</w:t>
      </w:r>
      <w:r w:rsidRPr="003370E2">
        <w:rPr>
          <w:rFonts w:ascii="Times New Roman Tj" w:hAnsi="Times New Roman Tj" w:cs="Times New Roman Tj"/>
        </w:rPr>
        <w:t xml:space="preserve"> Барномавиро ифода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</w:t>
      </w:r>
      <w:r w:rsidRPr="003370E2">
        <w:rPr>
          <w:rFonts w:ascii="Times New Roman Tj" w:hAnsi="Times New Roman Tj" w:cs="Times New Roman Tj"/>
        </w:rPr>
        <w:t>Интиќолиро ифода мекунад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243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/>
        </w:rPr>
        <w:t xml:space="preserve">Соли 1984 –  чанд компютер ба шабака пайваст буд?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/>
        </w:rPr>
        <w:t>$</w:t>
      </w:r>
      <w:r w:rsidRPr="003370E2">
        <w:rPr>
          <w:rFonts w:ascii="Times New Roman Tj" w:hAnsi="Times New Roman Tj"/>
          <w:lang w:val="en-US"/>
        </w:rPr>
        <w:t>A</w:t>
      </w:r>
      <w:r w:rsidRPr="003370E2">
        <w:rPr>
          <w:rFonts w:ascii="Times New Roman Tj" w:hAnsi="Times New Roman Tj"/>
        </w:rPr>
        <w:t xml:space="preserve">) 10000;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/>
        </w:rPr>
        <w:t>$</w:t>
      </w:r>
      <w:r w:rsidRPr="003370E2">
        <w:rPr>
          <w:rFonts w:ascii="Times New Roman Tj" w:hAnsi="Times New Roman Tj"/>
          <w:lang w:val="en-US"/>
        </w:rPr>
        <w:t>B</w:t>
      </w:r>
      <w:r w:rsidRPr="003370E2">
        <w:rPr>
          <w:rFonts w:ascii="Times New Roman Tj" w:hAnsi="Times New Roman Tj"/>
        </w:rPr>
        <w:t xml:space="preserve">) 1500;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/>
        </w:rPr>
        <w:t>$</w:t>
      </w:r>
      <w:r w:rsidRPr="003370E2">
        <w:rPr>
          <w:rFonts w:ascii="Times New Roman Tj" w:hAnsi="Times New Roman Tj"/>
          <w:lang w:val="en-US"/>
        </w:rPr>
        <w:t>C</w:t>
      </w:r>
      <w:r w:rsidRPr="003370E2">
        <w:rPr>
          <w:rFonts w:ascii="Times New Roman Tj" w:hAnsi="Times New Roman Tj"/>
        </w:rPr>
        <w:t xml:space="preserve">) 1000;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/>
        </w:rPr>
        <w:t>$</w:t>
      </w:r>
      <w:r w:rsidRPr="003370E2">
        <w:rPr>
          <w:rFonts w:ascii="Times New Roman Tj" w:hAnsi="Times New Roman Tj"/>
          <w:lang w:val="en-US"/>
        </w:rPr>
        <w:t>D</w:t>
      </w:r>
      <w:r w:rsidRPr="003370E2">
        <w:rPr>
          <w:rFonts w:ascii="Times New Roman Tj" w:hAnsi="Times New Roman Tj"/>
        </w:rPr>
        <w:t xml:space="preserve">) 100000;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/>
        </w:rPr>
      </w:pPr>
      <w:r w:rsidRPr="003370E2">
        <w:rPr>
          <w:rFonts w:ascii="Times New Roman Tj" w:hAnsi="Times New Roman Tj"/>
        </w:rPr>
        <w:t>$</w:t>
      </w:r>
      <w:r w:rsidRPr="003370E2">
        <w:rPr>
          <w:rFonts w:ascii="Times New Roman Tj" w:hAnsi="Times New Roman Tj"/>
          <w:lang w:val="en-US"/>
        </w:rPr>
        <w:t>E</w:t>
      </w:r>
      <w:r w:rsidRPr="003370E2">
        <w:rPr>
          <w:rFonts w:ascii="Times New Roman Tj" w:hAnsi="Times New Roman Tj"/>
        </w:rPr>
        <w:t>) 25000;</w:t>
      </w:r>
    </w:p>
    <w:p w:rsidR="00762EC9" w:rsidRPr="003370E2" w:rsidRDefault="00762EC9" w:rsidP="00890F39">
      <w:pPr>
        <w:tabs>
          <w:tab w:val="left" w:pos="1425"/>
        </w:tabs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244</w:t>
      </w:r>
      <w:r w:rsidRPr="003370E2">
        <w:rPr>
          <w:rFonts w:ascii="Times New Roman Tj" w:hAnsi="Times New Roman Tj" w:cs="Palatino Linotype"/>
        </w:rPr>
        <w:t xml:space="preserve">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Идеяи сохтани WWW дар он буд, ки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Амсилаи гиперматниро ба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ахбории дар шабака буда таќсим карда, тарзи соддаи истифодаро љорї намоянд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Times New Roman Tj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/>
          <w:lang w:val="en-US"/>
        </w:rPr>
        <w:t>B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Амсилаи гиперматниро ба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</w:t>
      </w:r>
      <w:r w:rsidRPr="003370E2">
        <w:rPr>
          <w:rFonts w:ascii="Times New Roman Tj" w:hAnsi="Times New Roman Tj" w:cs="Palatino Linotype"/>
        </w:rPr>
        <w:t>;</w:t>
      </w:r>
      <w:r w:rsidRPr="003370E2">
        <w:rPr>
          <w:rFonts w:ascii="Times New Roman Tj" w:hAnsi="Times New Roman Tj" w:cs="Times New Roman Tj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Амсилаи гиперматниро ба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ахбории дар шабака буда зарб карда, тарзи соддаи истифодаро љорї намоянд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Амсилаи гиперматниро ба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ахбории дар шабака буда таќсим карда , тарзи муракаби истифодаро љорї намоянд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Амсилаи захира</w:t>
      </w:r>
      <w:r w:rsidRPr="003370E2">
        <w:t>ҳ</w:t>
      </w:r>
      <w:r w:rsidRPr="003370E2">
        <w:rPr>
          <w:rFonts w:ascii="Times New Roman Tj" w:hAnsi="Times New Roman Tj" w:cs="Times New Roman Tj"/>
        </w:rPr>
        <w:t>ои ахбории дар шабака буда таќсим карда , тарзи соддаи истифодаро љорї намоянд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</w:t>
      </w:r>
      <w:r w:rsidRPr="003370E2">
        <w:rPr>
          <w:rFonts w:ascii="Times New Roman Tj" w:hAnsi="Times New Roman Tj" w:cs="Palatino Linotype"/>
          <w:lang w:val="tg-Cyrl-TJ"/>
        </w:rPr>
        <w:t>245</w:t>
      </w:r>
      <w:r w:rsidRPr="003370E2">
        <w:rPr>
          <w:rFonts w:ascii="Times New Roman Tj" w:hAnsi="Times New Roman Tj" w:cs="Palatino Linotype"/>
        </w:rPr>
        <w:t>. Интенет ба кадом намуди шабака дохил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Локали;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Глабали;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Локали ва Глабали;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Шабакаи телевизиони;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Шабакаи хурд;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</w:t>
      </w:r>
      <w:r w:rsidRPr="003370E2">
        <w:rPr>
          <w:rFonts w:ascii="Times New Roman Tj" w:hAnsi="Times New Roman Tj" w:cs="Palatino Linotype"/>
          <w:lang w:val="tg-Cyrl-TJ"/>
        </w:rPr>
        <w:t>46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>Дар кадом ва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т дар Интернет кор кардан мумкин аст?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Дар 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олате ки агар комютери мо бо Интернет пайваст бошад;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Дар ягон </w:t>
      </w:r>
      <w:r w:rsidRPr="003370E2">
        <w:rPr>
          <w:rFonts w:ascii="Times New Roman Tj" w:hAnsi="Times New Roman Tj" w:cs="Times New Roman Tj"/>
        </w:rPr>
        <w:t>ваќт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Дар баъзе 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>олат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о;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Дар 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ама 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>олат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 xml:space="preserve">о;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Дар 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>олати бо суръати баланд кор кардани компютер;</w:t>
      </w:r>
    </w:p>
    <w:p w:rsidR="00762EC9" w:rsidRPr="003370E2" w:rsidRDefault="00762EC9" w:rsidP="00890F39">
      <w:pPr>
        <w:tabs>
          <w:tab w:val="left" w:pos="855"/>
        </w:tabs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@247. Адреси почтаи электрони бо кадом рамз </w:t>
      </w:r>
      <w:r w:rsidRPr="003370E2">
        <w:rPr>
          <w:rFonts w:ascii="Times New Roman Tj" w:hAnsi="Times New Roman Tj" w:cs="Times New Roman Tj"/>
        </w:rPr>
        <w:t>љ</w:t>
      </w:r>
      <w:r w:rsidRPr="003370E2">
        <w:rPr>
          <w:rFonts w:ascii="Times New Roman Tj" w:hAnsi="Times New Roman Tj" w:cs="Palatino Linotype"/>
        </w:rPr>
        <w:t>удо карда мешавад?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Бо рамзи в;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$B) Бо рамзи б;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Бо рамзи @;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$D) Бо рамзи </w:t>
      </w:r>
      <w:r w:rsidRPr="003370E2">
        <w:rPr>
          <w:rFonts w:ascii="Palatino Linotype" w:hAnsi="Palatino Linotype" w:cs="Palatino Linotype"/>
        </w:rPr>
        <w:t>∞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$E) Бо рамзи </w:t>
      </w:r>
      <w:r w:rsidRPr="003370E2">
        <w:rPr>
          <w:rFonts w:ascii="Palatino Linotype" w:hAnsi="Palatino Linotype" w:cs="Palatino Linotype"/>
        </w:rPr>
        <w:t>€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</w:t>
      </w:r>
      <w:r w:rsidRPr="003370E2">
        <w:rPr>
          <w:rFonts w:ascii="Times New Roman Tj" w:hAnsi="Times New Roman Tj" w:cs="Palatino Linotype"/>
          <w:lang w:val="tg-Cyrl-TJ"/>
        </w:rPr>
        <w:t>48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Интернет ин шабакае мебошад, ки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Ба </w:t>
      </w:r>
      <w:r w:rsidRPr="003370E2">
        <w:rPr>
          <w:rFonts w:ascii="Times New Roman Tj" w:hAnsi="Times New Roman Tj" w:cs="Times New Roman Tj"/>
        </w:rPr>
        <w:t>шабакањоидигар вобастаги надорад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Шабакањои алоњидаро пайваст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Шабакањои алоњидарохомуш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Шабакањои дигаро муттањид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Шабакањои алоњидаро пайваст мекунад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@24</w:t>
      </w:r>
      <w:r w:rsidRPr="003370E2">
        <w:rPr>
          <w:rFonts w:ascii="Times New Roman Tj" w:hAnsi="Times New Roman Tj" w:cs="Palatino Linotype"/>
          <w:lang w:val="tg-Cyrl-TJ"/>
        </w:rPr>
        <w:t>9</w:t>
      </w:r>
      <w:r w:rsidRPr="003370E2">
        <w:rPr>
          <w:rFonts w:ascii="Times New Roman Tj" w:hAnsi="Times New Roman Tj" w:cs="Palatino Linotype"/>
        </w:rPr>
        <w:t xml:space="preserve">. 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Times New Roman Tj"/>
        </w:rPr>
        <w:t>Картаи шабака таљ</w:t>
      </w:r>
      <w:r w:rsidRPr="003370E2">
        <w:t>ҳ</w:t>
      </w:r>
      <w:r w:rsidRPr="003370E2">
        <w:rPr>
          <w:rFonts w:ascii="Times New Roman Tj" w:hAnsi="Times New Roman Tj" w:cs="Times New Roman Tj"/>
        </w:rPr>
        <w:t>изоте мебошад, ки</w:t>
      </w:r>
      <w:r w:rsidRPr="003370E2">
        <w:rPr>
          <w:rFonts w:ascii="Times New Roman Tj" w:hAnsi="Times New Roman Tj" w:cs="Palatino Linotype"/>
        </w:rPr>
        <w:t>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A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/>
        </w:rPr>
        <w:t>Суръати компютеро баланд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B</w:t>
      </w:r>
      <w:r w:rsidRPr="003370E2">
        <w:rPr>
          <w:rFonts w:ascii="Times New Roman Tj" w:hAnsi="Times New Roman Tj" w:cs="Palatino Linotype"/>
        </w:rPr>
        <w:t>)</w:t>
      </w:r>
      <w:r w:rsidRPr="003370E2">
        <w:rPr>
          <w:rFonts w:ascii="Times New Roman Tj" w:hAnsi="Times New Roman Tj"/>
        </w:rPr>
        <w:t xml:space="preserve"> Суръати компютеро паст мекунад;</w:t>
      </w:r>
      <w:r w:rsidRPr="003370E2">
        <w:rPr>
          <w:rFonts w:ascii="Times New Roman Tj" w:hAnsi="Times New Roman Tj" w:cs="Palatino Linotype"/>
        </w:rPr>
        <w:t xml:space="preserve">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C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Аз љи</w:t>
      </w:r>
      <w:r w:rsidRPr="003370E2">
        <w:t>ҳ</w:t>
      </w:r>
      <w:r w:rsidRPr="003370E2">
        <w:rPr>
          <w:rFonts w:ascii="Times New Roman Tj" w:hAnsi="Times New Roman Tj" w:cs="Times New Roman Tj"/>
        </w:rPr>
        <w:t>ати физики компютерро бо шабака пайваст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D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Аз љи</w:t>
      </w:r>
      <w:r w:rsidRPr="003370E2">
        <w:t>ҳ</w:t>
      </w:r>
      <w:r w:rsidRPr="003370E2">
        <w:rPr>
          <w:rFonts w:ascii="Times New Roman Tj" w:hAnsi="Times New Roman Tj" w:cs="Times New Roman Tj"/>
        </w:rPr>
        <w:t>ати физики компютерро аз шабака људо мекунад</w:t>
      </w:r>
      <w:r w:rsidRPr="003370E2">
        <w:rPr>
          <w:rFonts w:ascii="Times New Roman Tj" w:hAnsi="Times New Roman Tj" w:cs="Palatino Linotype"/>
        </w:rPr>
        <w:t xml:space="preserve">; </w:t>
      </w:r>
    </w:p>
    <w:p w:rsidR="00762EC9" w:rsidRPr="003370E2" w:rsidRDefault="00762EC9" w:rsidP="007A24C6">
      <w:pPr>
        <w:spacing w:after="0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 xml:space="preserve">) </w:t>
      </w:r>
      <w:r w:rsidRPr="003370E2">
        <w:rPr>
          <w:rFonts w:ascii="Times New Roman Tj" w:hAnsi="Times New Roman Tj" w:cs="Times New Roman Tj"/>
        </w:rPr>
        <w:t>Аз љи</w:t>
      </w:r>
      <w:r w:rsidRPr="003370E2">
        <w:t>ҳ</w:t>
      </w:r>
      <w:r w:rsidRPr="003370E2">
        <w:rPr>
          <w:rFonts w:ascii="Times New Roman Tj" w:hAnsi="Times New Roman Tj" w:cs="Times New Roman Tj"/>
        </w:rPr>
        <w:t>ати физики компютерро бо шабака пайваст шудан намемонад</w:t>
      </w:r>
      <w:r w:rsidRPr="003370E2">
        <w:rPr>
          <w:rFonts w:ascii="Times New Roman Tj" w:hAnsi="Times New Roman Tj" w:cs="Palatino Linotype"/>
        </w:rPr>
        <w:t>;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@25</w:t>
      </w:r>
      <w:r w:rsidRPr="003370E2">
        <w:rPr>
          <w:rFonts w:ascii="Times New Roman Tj" w:hAnsi="Times New Roman Tj" w:cs="Palatino Linotype"/>
          <w:lang w:val="tg-Cyrl-TJ"/>
        </w:rPr>
        <w:t>0</w:t>
      </w:r>
      <w:r w:rsidRPr="003370E2">
        <w:rPr>
          <w:rFonts w:ascii="Times New Roman Tj" w:hAnsi="Times New Roman Tj" w:cs="Palatino Linotype"/>
        </w:rPr>
        <w:t>.</w:t>
      </w:r>
      <w:r w:rsidRPr="003370E2">
        <w:rPr>
          <w:rFonts w:ascii="Times New Roman Tj" w:hAnsi="Times New Roman Tj" w:cs="Palatino Linotype"/>
          <w:lang w:val="tg-Cyrl-TJ"/>
        </w:rPr>
        <w:t xml:space="preserve"> </w:t>
      </w:r>
      <w:r w:rsidRPr="003370E2">
        <w:rPr>
          <w:rFonts w:ascii="Times New Roman Tj" w:hAnsi="Times New Roman Tj" w:cs="Palatino Linotype"/>
        </w:rPr>
        <w:t xml:space="preserve">Фиристодани </w:t>
      </w:r>
      <w:r w:rsidRPr="003370E2">
        <w:rPr>
          <w:rFonts w:ascii="Times New Roman Tj" w:hAnsi="Times New Roman Tj" w:cs="Palatino Linotype"/>
          <w:lang w:val="en-US"/>
        </w:rPr>
        <w:t>E</w:t>
      </w:r>
      <w:r w:rsidRPr="003370E2">
        <w:rPr>
          <w:rFonts w:ascii="Times New Roman Tj" w:hAnsi="Times New Roman Tj" w:cs="Palatino Linotype"/>
        </w:rPr>
        <w:t>-</w:t>
      </w:r>
      <w:r w:rsidRPr="003370E2">
        <w:rPr>
          <w:rFonts w:ascii="Times New Roman Tj" w:hAnsi="Times New Roman Tj" w:cs="Palatino Linotype"/>
          <w:lang w:val="en-US"/>
        </w:rPr>
        <w:t>mail</w:t>
      </w:r>
      <w:r w:rsidRPr="003370E2">
        <w:rPr>
          <w:rFonts w:ascii="Times New Roman Tj" w:hAnsi="Times New Roman Tj" w:cs="Palatino Linotype"/>
        </w:rPr>
        <w:t xml:space="preserve"> нисбати мактуби му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арари ё занги тефефони чи бартари дорад?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$A) Хеле арзонтар аст;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$B) Бартари надорад;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 xml:space="preserve">$C) Суръаташ тез аст; </w:t>
      </w:r>
    </w:p>
    <w:p w:rsidR="00762EC9" w:rsidRPr="003370E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$D) Ва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 xml:space="preserve">тро кам сарф мекунад; </w:t>
      </w:r>
    </w:p>
    <w:p w:rsidR="00762EC9" w:rsidRPr="00EA4682" w:rsidRDefault="00762EC9" w:rsidP="00890F39">
      <w:pPr>
        <w:spacing w:after="0"/>
        <w:jc w:val="both"/>
        <w:rPr>
          <w:rFonts w:ascii="Times New Roman Tj" w:hAnsi="Times New Roman Tj" w:cs="Palatino Linotype"/>
        </w:rPr>
      </w:pPr>
      <w:r w:rsidRPr="003370E2">
        <w:rPr>
          <w:rFonts w:ascii="Times New Roman Tj" w:hAnsi="Times New Roman Tj" w:cs="Palatino Linotype"/>
        </w:rPr>
        <w:t>$E) Кадом ва</w:t>
      </w:r>
      <w:r w:rsidRPr="003370E2">
        <w:rPr>
          <w:rFonts w:ascii="Times New Roman Tj" w:hAnsi="Times New Roman Tj" w:cs="Times New Roman Tj"/>
        </w:rPr>
        <w:t>ќ</w:t>
      </w:r>
      <w:r w:rsidRPr="003370E2">
        <w:rPr>
          <w:rFonts w:ascii="Times New Roman Tj" w:hAnsi="Times New Roman Tj" w:cs="Palatino Linotype"/>
        </w:rPr>
        <w:t>те хо</w:t>
      </w:r>
      <w:r w:rsidRPr="003370E2">
        <w:rPr>
          <w:rFonts w:ascii="Times New Roman Tj" w:hAnsi="Times New Roman Tj" w:cs="Times New Roman Tj"/>
        </w:rPr>
        <w:t>њ</w:t>
      </w:r>
      <w:r w:rsidRPr="003370E2">
        <w:rPr>
          <w:rFonts w:ascii="Times New Roman Tj" w:hAnsi="Times New Roman Tj" w:cs="Palatino Linotype"/>
        </w:rPr>
        <w:t>ад дида метавонад;</w:t>
      </w:r>
      <w:bookmarkEnd w:id="0"/>
    </w:p>
    <w:sectPr w:rsidR="00762EC9" w:rsidRPr="00EA4682" w:rsidSect="002529DD">
      <w:pgSz w:w="11906" w:h="16838"/>
      <w:pgMar w:top="1134" w:right="849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C9" w:rsidRDefault="00762EC9" w:rsidP="00BE6D36">
      <w:pPr>
        <w:spacing w:after="0" w:line="240" w:lineRule="auto"/>
      </w:pPr>
      <w:r>
        <w:separator/>
      </w:r>
    </w:p>
  </w:endnote>
  <w:endnote w:type="continuationSeparator" w:id="0">
    <w:p w:rsidR="00762EC9" w:rsidRDefault="00762EC9" w:rsidP="00BE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C9" w:rsidRDefault="00762EC9" w:rsidP="00BE6D36">
      <w:pPr>
        <w:spacing w:after="0" w:line="240" w:lineRule="auto"/>
      </w:pPr>
      <w:r>
        <w:separator/>
      </w:r>
    </w:p>
  </w:footnote>
  <w:footnote w:type="continuationSeparator" w:id="0">
    <w:p w:rsidR="00762EC9" w:rsidRDefault="00762EC9" w:rsidP="00BE6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C36"/>
    <w:multiLevelType w:val="hybridMultilevel"/>
    <w:tmpl w:val="E2322AF2"/>
    <w:lvl w:ilvl="0" w:tplc="E84E7C22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75D5B"/>
    <w:multiLevelType w:val="hybridMultilevel"/>
    <w:tmpl w:val="F3A473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2148E"/>
    <w:multiLevelType w:val="hybridMultilevel"/>
    <w:tmpl w:val="6E4AA3BC"/>
    <w:lvl w:ilvl="0" w:tplc="CABC2F54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E24B4"/>
    <w:multiLevelType w:val="hybridMultilevel"/>
    <w:tmpl w:val="EB3851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6F56C0"/>
    <w:multiLevelType w:val="hybridMultilevel"/>
    <w:tmpl w:val="3BDA9CBA"/>
    <w:lvl w:ilvl="0" w:tplc="8C88D956">
      <w:start w:val="1"/>
      <w:numFmt w:val="bullet"/>
      <w:lvlText w:val="@"/>
      <w:lvlJc w:val="left"/>
      <w:pPr>
        <w:ind w:left="113" w:firstLine="595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CA6DD6"/>
    <w:multiLevelType w:val="hybridMultilevel"/>
    <w:tmpl w:val="1DFA620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C42E6A"/>
    <w:multiLevelType w:val="hybridMultilevel"/>
    <w:tmpl w:val="64908040"/>
    <w:lvl w:ilvl="0" w:tplc="E84E7C22">
      <w:start w:val="1"/>
      <w:numFmt w:val="bullet"/>
      <w:lvlText w:val="@"/>
      <w:lvlJc w:val="left"/>
      <w:pPr>
        <w:ind w:firstLine="708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6C437CF"/>
    <w:multiLevelType w:val="hybridMultilevel"/>
    <w:tmpl w:val="0F70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E414C9"/>
    <w:multiLevelType w:val="hybridMultilevel"/>
    <w:tmpl w:val="01044AD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33615C"/>
    <w:multiLevelType w:val="hybridMultilevel"/>
    <w:tmpl w:val="5D2CCE4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626"/>
    <w:rsid w:val="000650A6"/>
    <w:rsid w:val="000958CD"/>
    <w:rsid w:val="000C7757"/>
    <w:rsid w:val="000F2FBF"/>
    <w:rsid w:val="00165C94"/>
    <w:rsid w:val="001E0E2A"/>
    <w:rsid w:val="002529DD"/>
    <w:rsid w:val="0031603A"/>
    <w:rsid w:val="00333441"/>
    <w:rsid w:val="003370E2"/>
    <w:rsid w:val="00383284"/>
    <w:rsid w:val="004039D8"/>
    <w:rsid w:val="004220FB"/>
    <w:rsid w:val="004552D5"/>
    <w:rsid w:val="004B49A2"/>
    <w:rsid w:val="004C60B6"/>
    <w:rsid w:val="00570E43"/>
    <w:rsid w:val="00583706"/>
    <w:rsid w:val="005841C7"/>
    <w:rsid w:val="005F064E"/>
    <w:rsid w:val="00675744"/>
    <w:rsid w:val="006D56BE"/>
    <w:rsid w:val="006E664D"/>
    <w:rsid w:val="007100E2"/>
    <w:rsid w:val="00727A3C"/>
    <w:rsid w:val="00747B69"/>
    <w:rsid w:val="00762EC9"/>
    <w:rsid w:val="007A24C6"/>
    <w:rsid w:val="007F494A"/>
    <w:rsid w:val="0080151E"/>
    <w:rsid w:val="008512F7"/>
    <w:rsid w:val="0086112C"/>
    <w:rsid w:val="008806DB"/>
    <w:rsid w:val="00890F39"/>
    <w:rsid w:val="008A1FCF"/>
    <w:rsid w:val="008D29BA"/>
    <w:rsid w:val="008E7409"/>
    <w:rsid w:val="009575B3"/>
    <w:rsid w:val="00961688"/>
    <w:rsid w:val="009767A3"/>
    <w:rsid w:val="009A6899"/>
    <w:rsid w:val="009C00E9"/>
    <w:rsid w:val="00A06329"/>
    <w:rsid w:val="00A655E1"/>
    <w:rsid w:val="00AA39E1"/>
    <w:rsid w:val="00B30B3E"/>
    <w:rsid w:val="00BA20AD"/>
    <w:rsid w:val="00BE6D36"/>
    <w:rsid w:val="00D24EC7"/>
    <w:rsid w:val="00D40126"/>
    <w:rsid w:val="00D47A37"/>
    <w:rsid w:val="00D766A4"/>
    <w:rsid w:val="00DE0626"/>
    <w:rsid w:val="00DE46A6"/>
    <w:rsid w:val="00E13F33"/>
    <w:rsid w:val="00E71096"/>
    <w:rsid w:val="00EA4682"/>
    <w:rsid w:val="00ED4C2B"/>
    <w:rsid w:val="00ED680A"/>
    <w:rsid w:val="00F2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062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E0626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DE0626"/>
    <w:rPr>
      <w:rFonts w:cs="Times New Roman"/>
      <w:color w:val="954F72"/>
      <w:u w:val="single"/>
    </w:rPr>
  </w:style>
  <w:style w:type="paragraph" w:styleId="BodyText2">
    <w:name w:val="Body Text 2"/>
    <w:basedOn w:val="Normal"/>
    <w:link w:val="BodyText2Char"/>
    <w:uiPriority w:val="99"/>
    <w:rsid w:val="00DE062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E0626"/>
    <w:rPr>
      <w:rFonts w:ascii="Times New Roman" w:hAnsi="Times New Roman" w:cs="Times New Roman"/>
      <w:sz w:val="20"/>
      <w:szCs w:val="20"/>
      <w:lang w:eastAsia="ko-KR"/>
    </w:rPr>
  </w:style>
  <w:style w:type="paragraph" w:customStyle="1" w:styleId="a">
    <w:name w:val="Код"/>
    <w:basedOn w:val="Normal"/>
    <w:uiPriority w:val="99"/>
    <w:rsid w:val="002529DD"/>
    <w:pPr>
      <w:spacing w:after="0" w:line="240" w:lineRule="auto"/>
    </w:pPr>
    <w:rPr>
      <w:rFonts w:ascii="Courier New" w:hAnsi="Courier New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529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29DD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E6D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6D3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E6D3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43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304</TotalTime>
  <Pages>40</Pages>
  <Words>8456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Давлатёр</dc:creator>
  <cp:keywords/>
  <dc:description/>
  <cp:lastModifiedBy>Z</cp:lastModifiedBy>
  <cp:revision>35</cp:revision>
  <dcterms:created xsi:type="dcterms:W3CDTF">2017-04-15T11:28:00Z</dcterms:created>
  <dcterms:modified xsi:type="dcterms:W3CDTF">2024-12-07T06:11:00Z</dcterms:modified>
</cp:coreProperties>
</file>